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3D452" w14:textId="3DE5213C" w:rsidR="006B3555" w:rsidRPr="00A079D3" w:rsidRDefault="006B3555" w:rsidP="006B355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 xml:space="preserve">                    </w:t>
      </w:r>
      <w:r w:rsidR="00A31138" w:rsidRPr="00A31138">
        <w:rPr>
          <w:rFonts w:ascii="Arial" w:hAnsi="Arial" w:cs="Arial"/>
          <w:b/>
          <w:sz w:val="28"/>
          <w:szCs w:val="28"/>
        </w:rPr>
        <w:t>RP-242554</w:t>
      </w:r>
    </w:p>
    <w:p w14:paraId="4E855063" w14:textId="77777777" w:rsidR="006B3555" w:rsidRPr="00A079D3" w:rsidRDefault="006B3555" w:rsidP="006B355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6F473E7F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0" w:name="Source"/>
      <w:bookmarkEnd w:id="0"/>
      <w:r w:rsidR="001645C1" w:rsidRPr="0023492B">
        <w:rPr>
          <w:rFonts w:ascii="Arial" w:hAnsi="Arial"/>
          <w:sz w:val="24"/>
        </w:rPr>
        <w:t>9</w:t>
      </w:r>
      <w:r w:rsidR="00416060">
        <w:rPr>
          <w:rFonts w:ascii="Arial" w:hAnsi="Arial" w:hint="eastAsia"/>
          <w:sz w:val="24"/>
          <w:lang w:eastAsia="zh-CN"/>
        </w:rPr>
        <w:t>.3</w:t>
      </w:r>
      <w:r w:rsidRPr="0023492B">
        <w:rPr>
          <w:rFonts w:ascii="Arial" w:hAnsi="Arial"/>
          <w:sz w:val="24"/>
        </w:rPr>
        <w:t>.</w:t>
      </w:r>
      <w:r w:rsidR="00FF7377">
        <w:rPr>
          <w:rFonts w:ascii="Arial" w:hAnsi="Arial"/>
          <w:sz w:val="24"/>
          <w:lang w:eastAsia="zh-CN"/>
        </w:rPr>
        <w:t>2.2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7B3C6CF5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76EBF" w:rsidRPr="00776EBF">
        <w:rPr>
          <w:rFonts w:ascii="Arial" w:hAnsi="Arial"/>
          <w:sz w:val="24"/>
          <w:szCs w:val="24"/>
          <w:lang w:eastAsia="zh-CN"/>
        </w:rPr>
        <w:t xml:space="preserve">Views on </w:t>
      </w:r>
      <w:r w:rsidR="002241CE">
        <w:rPr>
          <w:rFonts w:ascii="Arial" w:hAnsi="Arial"/>
          <w:sz w:val="24"/>
          <w:szCs w:val="24"/>
          <w:lang w:eastAsia="zh-CN"/>
        </w:rPr>
        <w:t>DL c</w:t>
      </w:r>
      <w:r w:rsidR="002E42B3">
        <w:rPr>
          <w:rFonts w:ascii="Arial" w:hAnsi="Arial"/>
          <w:sz w:val="24"/>
          <w:szCs w:val="24"/>
          <w:lang w:eastAsia="zh-CN"/>
        </w:rPr>
        <w:t>overage enhancements for Rel-19 NR NTN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892217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677F4442" w14:textId="2467A749" w:rsidR="004D491B" w:rsidRPr="004D491B" w:rsidRDefault="00B957CA" w:rsidP="00EB149C">
      <w:pPr>
        <w:overflowPunct/>
        <w:autoSpaceDE/>
        <w:autoSpaceDN/>
        <w:adjustRightInd/>
        <w:jc w:val="both"/>
        <w:textAlignment w:val="auto"/>
        <w:rPr>
          <w:lang w:val="en-GB" w:eastAsia="zh-CN"/>
        </w:rPr>
      </w:pPr>
      <w:r>
        <w:rPr>
          <w:lang w:val="en-GB"/>
        </w:rPr>
        <w:t xml:space="preserve">In this contribution, we </w:t>
      </w:r>
      <w:r w:rsidR="00EC3576">
        <w:rPr>
          <w:lang w:val="en-GB" w:eastAsia="zh-CN"/>
        </w:rPr>
        <w:t xml:space="preserve">express </w:t>
      </w:r>
      <w:r w:rsidR="00656B94">
        <w:rPr>
          <w:lang w:val="en-GB" w:eastAsia="zh-CN"/>
        </w:rPr>
        <w:t xml:space="preserve">Qualcomm’s view on </w:t>
      </w:r>
      <w:r w:rsidR="00F210D9">
        <w:rPr>
          <w:lang w:val="en-GB" w:eastAsia="zh-CN"/>
        </w:rPr>
        <w:t xml:space="preserve">system-level DL coverage enhancements and </w:t>
      </w:r>
      <w:r w:rsidR="00551925">
        <w:rPr>
          <w:lang w:val="en-GB" w:eastAsia="zh-CN"/>
        </w:rPr>
        <w:t xml:space="preserve">proposed way forward for </w:t>
      </w:r>
      <w:r w:rsidR="00476FC3">
        <w:rPr>
          <w:lang w:val="en-GB" w:eastAsia="zh-CN"/>
        </w:rPr>
        <w:t>the progress on</w:t>
      </w:r>
      <w:r w:rsidR="00F13D69">
        <w:rPr>
          <w:lang w:val="en-GB" w:eastAsia="zh-CN"/>
        </w:rPr>
        <w:t xml:space="preserve"> DL coverage enhancements </w:t>
      </w:r>
      <w:r w:rsidR="00B610FA">
        <w:rPr>
          <w:lang w:val="en-GB" w:eastAsia="zh-CN"/>
        </w:rPr>
        <w:t xml:space="preserve">in the Rel-19 </w:t>
      </w:r>
      <w:r w:rsidR="00EB149C">
        <w:rPr>
          <w:lang w:val="en-GB" w:eastAsia="zh-CN"/>
        </w:rPr>
        <w:t xml:space="preserve">NR NTN WI. </w:t>
      </w:r>
    </w:p>
    <w:p w14:paraId="35404CBA" w14:textId="3F95E35B" w:rsidR="00C37F34" w:rsidRDefault="00EB6B3C">
      <w:pPr>
        <w:pStyle w:val="Heading1"/>
        <w:rPr>
          <w:lang w:eastAsia="zh-CN"/>
        </w:rPr>
      </w:pPr>
      <w:r>
        <w:rPr>
          <w:lang w:eastAsia="zh-CN"/>
        </w:rPr>
        <w:t>Discussions</w:t>
      </w:r>
    </w:p>
    <w:p w14:paraId="2F8F35C8" w14:textId="63F006DC" w:rsidR="005D7E69" w:rsidRDefault="009118C1" w:rsidP="177496C5">
      <w:pPr>
        <w:rPr>
          <w:lang w:eastAsia="zh-CN"/>
        </w:rPr>
      </w:pPr>
      <w:r w:rsidRPr="177496C5">
        <w:rPr>
          <w:lang w:eastAsia="zh-CN"/>
        </w:rPr>
        <w:t xml:space="preserve">One of the objectives </w:t>
      </w:r>
      <w:r w:rsidR="00A029CD" w:rsidRPr="177496C5">
        <w:rPr>
          <w:lang w:eastAsia="zh-CN"/>
        </w:rPr>
        <w:t>of Rel-19 NR NTN work item is to study and if needed specify solutions, including link level enhancements and/or system level enhancements, allowing dynamic and flexible power sharing between satellite beams or different satellite beam patterns/size (i.e. wide or narrow) across the satellite footprint</w:t>
      </w:r>
      <w:r w:rsidR="00D04036" w:rsidRPr="177496C5">
        <w:rPr>
          <w:lang w:eastAsia="zh-CN"/>
        </w:rPr>
        <w:t xml:space="preserve"> [1]</w:t>
      </w:r>
      <w:r w:rsidR="000003F5" w:rsidRPr="177496C5">
        <w:rPr>
          <w:lang w:eastAsia="zh-CN"/>
        </w:rPr>
        <w:t xml:space="preserve">. </w:t>
      </w:r>
      <w:r w:rsidR="000C3825" w:rsidRPr="177496C5">
        <w:rPr>
          <w:lang w:eastAsia="zh-CN"/>
        </w:rPr>
        <w:t>One</w:t>
      </w:r>
      <w:r w:rsidR="00703697" w:rsidRPr="177496C5">
        <w:rPr>
          <w:lang w:eastAsia="zh-CN"/>
        </w:rPr>
        <w:t xml:space="preserve"> solution that has been discussed extensively </w:t>
      </w:r>
      <w:r w:rsidR="00D43491" w:rsidRPr="177496C5">
        <w:rPr>
          <w:lang w:eastAsia="zh-CN"/>
        </w:rPr>
        <w:t xml:space="preserve">is </w:t>
      </w:r>
      <w:r w:rsidR="00690846" w:rsidRPr="177496C5">
        <w:rPr>
          <w:lang w:eastAsia="zh-CN"/>
        </w:rPr>
        <w:t xml:space="preserve">the </w:t>
      </w:r>
      <w:r w:rsidR="00E4669C" w:rsidRPr="177496C5">
        <w:rPr>
          <w:lang w:eastAsia="zh-CN"/>
        </w:rPr>
        <w:t>extension of SSB periodicity</w:t>
      </w:r>
      <w:r w:rsidR="00690846" w:rsidRPr="177496C5">
        <w:rPr>
          <w:lang w:eastAsia="zh-CN"/>
        </w:rPr>
        <w:t xml:space="preserve">. </w:t>
      </w:r>
      <w:r w:rsidR="00E4669C" w:rsidRPr="177496C5">
        <w:rPr>
          <w:lang w:eastAsia="zh-CN"/>
        </w:rPr>
        <w:t xml:space="preserve"> </w:t>
      </w:r>
      <w:r w:rsidR="00F34F27" w:rsidRPr="177496C5">
        <w:rPr>
          <w:lang w:eastAsia="zh-CN"/>
        </w:rPr>
        <w:t>Two</w:t>
      </w:r>
      <w:r w:rsidR="00E36E19" w:rsidRPr="177496C5">
        <w:rPr>
          <w:lang w:eastAsia="zh-CN"/>
        </w:rPr>
        <w:t xml:space="preserve"> other system level solutions</w:t>
      </w:r>
      <w:r w:rsidR="00B206F4" w:rsidRPr="177496C5">
        <w:rPr>
          <w:lang w:eastAsia="zh-CN"/>
        </w:rPr>
        <w:t xml:space="preserve"> were also proposed but were given less </w:t>
      </w:r>
      <w:r w:rsidR="005D7E69" w:rsidRPr="177496C5">
        <w:rPr>
          <w:lang w:eastAsia="zh-CN"/>
        </w:rPr>
        <w:t xml:space="preserve">discussion due to limited </w:t>
      </w:r>
      <w:r w:rsidR="00B206F4" w:rsidRPr="177496C5">
        <w:rPr>
          <w:lang w:eastAsia="zh-CN"/>
        </w:rPr>
        <w:t>meeting time</w:t>
      </w:r>
      <w:r w:rsidR="005D7E69" w:rsidRPr="177496C5">
        <w:rPr>
          <w:lang w:eastAsia="zh-CN"/>
        </w:rPr>
        <w:t>, they are [</w:t>
      </w:r>
      <w:r w:rsidR="00710818" w:rsidRPr="177496C5">
        <w:rPr>
          <w:lang w:eastAsia="zh-CN"/>
        </w:rPr>
        <w:t>2]</w:t>
      </w:r>
      <w:r w:rsidR="00CF4E06" w:rsidRPr="177496C5">
        <w:rPr>
          <w:lang w:eastAsia="zh-CN"/>
        </w:rPr>
        <w:t>[3]</w:t>
      </w:r>
      <w:r w:rsidR="005D7E69" w:rsidRPr="177496C5">
        <w:rPr>
          <w:lang w:eastAsia="zh-CN"/>
        </w:rPr>
        <w:t>:</w:t>
      </w:r>
    </w:p>
    <w:p w14:paraId="3808D585" w14:textId="58C74268" w:rsidR="005D7E69" w:rsidRPr="00AB1FCD" w:rsidRDefault="00A0532F" w:rsidP="005D7E69">
      <w:pPr>
        <w:pStyle w:val="ListParagraph"/>
        <w:numPr>
          <w:ilvl w:val="0"/>
          <w:numId w:val="22"/>
        </w:numPr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transmitting DL common channels using a beam </w:t>
      </w:r>
      <w:r w:rsidR="00FF1C4A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footprint </w:t>
      </w:r>
      <w:r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wider than the </w:t>
      </w:r>
      <w:r w:rsidR="00495C9E" w:rsidRPr="00AB1FCD">
        <w:rPr>
          <w:rFonts w:ascii="Times New Roman" w:eastAsia="SimSun" w:hAnsi="Times New Roman"/>
          <w:sz w:val="20"/>
          <w:szCs w:val="20"/>
          <w:lang w:val="en-GB" w:eastAsia="zh-CN"/>
        </w:rPr>
        <w:t>beam</w:t>
      </w:r>
      <w:r w:rsidR="00FF1C4A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footprint</w:t>
      </w:r>
      <w:r w:rsidR="00495C9E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for UE DL</w:t>
      </w:r>
      <w:r w:rsidR="0085122E" w:rsidRPr="00AB1FCD">
        <w:rPr>
          <w:rFonts w:ascii="Times New Roman" w:eastAsia="SimSun" w:hAnsi="Times New Roman"/>
          <w:sz w:val="20"/>
          <w:szCs w:val="20"/>
          <w:lang w:val="en-GB" w:eastAsia="zh-CN"/>
        </w:rPr>
        <w:t>/</w:t>
      </w:r>
      <w:r w:rsidR="00495C9E" w:rsidRPr="00AB1FCD">
        <w:rPr>
          <w:rFonts w:ascii="Times New Roman" w:eastAsia="SimSun" w:hAnsi="Times New Roman"/>
          <w:sz w:val="20"/>
          <w:szCs w:val="20"/>
          <w:lang w:val="en-GB" w:eastAsia="zh-CN"/>
        </w:rPr>
        <w:t>UL data</w:t>
      </w:r>
      <w:r w:rsidR="005D7E69" w:rsidRPr="00AB1FCD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</w:p>
    <w:p w14:paraId="170E9F1A" w14:textId="11277411" w:rsidR="002C28B9" w:rsidRPr="00AB1FCD" w:rsidRDefault="005D7E69" w:rsidP="005D7E69">
      <w:pPr>
        <w:pStyle w:val="ListParagraph"/>
        <w:numPr>
          <w:ilvl w:val="0"/>
          <w:numId w:val="22"/>
        </w:numPr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AB1FCD">
        <w:rPr>
          <w:rFonts w:ascii="Times New Roman" w:eastAsia="SimSun" w:hAnsi="Times New Roman"/>
          <w:sz w:val="20"/>
          <w:szCs w:val="20"/>
          <w:lang w:val="en-GB" w:eastAsia="zh-CN"/>
        </w:rPr>
        <w:t>e</w:t>
      </w:r>
      <w:r w:rsidR="0067717E" w:rsidRPr="00AB1FCD">
        <w:rPr>
          <w:rFonts w:ascii="Times New Roman" w:eastAsia="SimSun" w:hAnsi="Times New Roman"/>
          <w:sz w:val="20"/>
          <w:szCs w:val="20"/>
          <w:lang w:val="en-GB" w:eastAsia="zh-CN"/>
        </w:rPr>
        <w:t>nhanced</w:t>
      </w:r>
      <w:r w:rsidR="00495C9E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cell DTX</w:t>
      </w:r>
      <w:r w:rsidR="00A6091A" w:rsidRPr="00AB1FCD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6F197DA8" w14:textId="77777777" w:rsidR="002C28B9" w:rsidRDefault="002C28B9" w:rsidP="00175658">
      <w:pPr>
        <w:rPr>
          <w:lang w:val="en-GB" w:eastAsia="zh-CN"/>
        </w:rPr>
      </w:pPr>
    </w:p>
    <w:p w14:paraId="671863F5" w14:textId="6FA8F723" w:rsidR="00121423" w:rsidRDefault="00121423" w:rsidP="00175658">
      <w:pPr>
        <w:rPr>
          <w:lang w:val="en-GB" w:eastAsia="zh-CN"/>
        </w:rPr>
      </w:pPr>
      <w:r>
        <w:rPr>
          <w:lang w:val="en-GB" w:eastAsia="zh-CN"/>
        </w:rPr>
        <w:t xml:space="preserve">On the extension of SSB periodicity, RAN1 has </w:t>
      </w:r>
      <w:r w:rsidR="005000DD">
        <w:rPr>
          <w:lang w:val="en-GB" w:eastAsia="zh-CN"/>
        </w:rPr>
        <w:t xml:space="preserve">agreed to support </w:t>
      </w:r>
      <w:r w:rsidR="00B67A46">
        <w:rPr>
          <w:lang w:val="en-GB" w:eastAsia="zh-CN"/>
        </w:rPr>
        <w:t xml:space="preserve">the maximal periodicity up to 160 ms and </w:t>
      </w:r>
      <w:r w:rsidR="00312945">
        <w:rPr>
          <w:lang w:val="en-GB" w:eastAsia="zh-CN"/>
        </w:rPr>
        <w:t xml:space="preserve">is still discussing if </w:t>
      </w:r>
      <w:r w:rsidR="00B67A46">
        <w:rPr>
          <w:lang w:val="en-GB" w:eastAsia="zh-CN"/>
        </w:rPr>
        <w:t xml:space="preserve">320 ms periodicity is </w:t>
      </w:r>
      <w:r w:rsidR="00312945">
        <w:rPr>
          <w:lang w:val="en-GB" w:eastAsia="zh-CN"/>
        </w:rPr>
        <w:t>supported</w:t>
      </w:r>
      <w:r>
        <w:rPr>
          <w:lang w:val="en-GB" w:eastAsia="zh-CN"/>
        </w:rPr>
        <w:t xml:space="preserve"> [</w:t>
      </w:r>
      <w:r w:rsidR="00CF4E06">
        <w:rPr>
          <w:lang w:val="en-GB" w:eastAsia="zh-CN"/>
        </w:rPr>
        <w:t>4</w:t>
      </w:r>
      <w:r>
        <w:rPr>
          <w:lang w:val="en-GB" w:eastAsia="zh-CN"/>
        </w:rPr>
        <w:t>]:</w:t>
      </w:r>
    </w:p>
    <w:p w14:paraId="21CAA507" w14:textId="77777777" w:rsidR="008338C8" w:rsidRPr="008338C8" w:rsidRDefault="008338C8" w:rsidP="008338C8">
      <w:pPr>
        <w:ind w:left="288"/>
        <w:rPr>
          <w:b/>
          <w:bCs/>
          <w:i/>
          <w:iCs/>
        </w:rPr>
      </w:pPr>
      <w:r w:rsidRPr="008338C8">
        <w:rPr>
          <w:b/>
          <w:bCs/>
          <w:i/>
          <w:iCs/>
        </w:rPr>
        <w:t>Agreement</w:t>
      </w:r>
    </w:p>
    <w:p w14:paraId="7629B822" w14:textId="77777777" w:rsidR="008338C8" w:rsidRPr="008338C8" w:rsidRDefault="008338C8" w:rsidP="008338C8">
      <w:pPr>
        <w:ind w:left="288"/>
        <w:rPr>
          <w:i/>
          <w:iCs/>
        </w:rPr>
      </w:pPr>
      <w:r w:rsidRPr="008338C8">
        <w:rPr>
          <w:i/>
          <w:iCs/>
        </w:rPr>
        <w:t xml:space="preserve">For NR NTN, support extended periodicity of the half frames with SS/PBCH blocks assumed by UE during initial access. </w:t>
      </w:r>
    </w:p>
    <w:p w14:paraId="3989F234" w14:textId="77777777" w:rsidR="008338C8" w:rsidRPr="008338C8" w:rsidRDefault="008338C8" w:rsidP="008338C8">
      <w:pPr>
        <w:pStyle w:val="ListParagraph"/>
        <w:numPr>
          <w:ilvl w:val="0"/>
          <w:numId w:val="20"/>
        </w:numPr>
        <w:suppressAutoHyphens/>
        <w:ind w:left="1008"/>
        <w:rPr>
          <w:rFonts w:ascii="Times New Roman" w:hAnsi="Times New Roman"/>
          <w:i/>
          <w:iCs/>
          <w:szCs w:val="20"/>
        </w:rPr>
      </w:pPr>
      <w:r w:rsidRPr="008338C8">
        <w:rPr>
          <w:rFonts w:ascii="Times New Roman" w:hAnsi="Times New Roman"/>
          <w:i/>
          <w:iCs/>
          <w:szCs w:val="20"/>
        </w:rPr>
        <w:t>The maximum of the additional default value (apart from the existing 20ms value) is at least 160 ms.</w:t>
      </w:r>
    </w:p>
    <w:p w14:paraId="7C1D867C" w14:textId="77777777" w:rsidR="008338C8" w:rsidRDefault="008338C8" w:rsidP="008338C8">
      <w:pPr>
        <w:pStyle w:val="ListParagraph"/>
        <w:numPr>
          <w:ilvl w:val="1"/>
          <w:numId w:val="20"/>
        </w:numPr>
        <w:suppressAutoHyphens/>
        <w:ind w:left="1728"/>
        <w:rPr>
          <w:rFonts w:ascii="Times New Roman" w:hAnsi="Times New Roman"/>
          <w:i/>
          <w:iCs/>
          <w:szCs w:val="20"/>
        </w:rPr>
      </w:pPr>
      <w:r w:rsidRPr="008338C8">
        <w:rPr>
          <w:rFonts w:ascii="Times New Roman" w:hAnsi="Times New Roman"/>
          <w:i/>
          <w:iCs/>
          <w:szCs w:val="20"/>
        </w:rPr>
        <w:t>FFS: whether 320ms can be supported as the maximum of the additional default value instead of or in addition to 160ms</w:t>
      </w:r>
    </w:p>
    <w:p w14:paraId="106246A8" w14:textId="77777777" w:rsidR="00A805B8" w:rsidRPr="008338C8" w:rsidRDefault="00A805B8" w:rsidP="00A805B8">
      <w:pPr>
        <w:pStyle w:val="ListParagraph"/>
        <w:suppressAutoHyphens/>
        <w:ind w:left="1728"/>
        <w:rPr>
          <w:rFonts w:ascii="Times New Roman" w:hAnsi="Times New Roman"/>
          <w:i/>
          <w:iCs/>
          <w:szCs w:val="20"/>
        </w:rPr>
      </w:pPr>
    </w:p>
    <w:p w14:paraId="235D8FD4" w14:textId="77777777" w:rsidR="004C48DD" w:rsidRDefault="00501302" w:rsidP="00175658">
      <w:pPr>
        <w:rPr>
          <w:lang w:val="en-GB" w:eastAsia="zh-CN"/>
        </w:rPr>
      </w:pPr>
      <w:r>
        <w:rPr>
          <w:lang w:val="en-GB" w:eastAsia="zh-CN"/>
        </w:rPr>
        <w:t xml:space="preserve">The impacts </w:t>
      </w:r>
      <w:r w:rsidR="004A3A5C">
        <w:rPr>
          <w:lang w:val="en-GB" w:eastAsia="zh-CN"/>
        </w:rPr>
        <w:t>on the backward compatibility</w:t>
      </w:r>
      <w:r w:rsidR="00FB1CA3">
        <w:rPr>
          <w:lang w:val="en-GB" w:eastAsia="zh-CN"/>
        </w:rPr>
        <w:t xml:space="preserve"> </w:t>
      </w:r>
      <w:r w:rsidR="001F740A">
        <w:rPr>
          <w:lang w:val="en-GB" w:eastAsia="zh-CN"/>
        </w:rPr>
        <w:t xml:space="preserve">due to the extension of SSB periodicity were also discussed. </w:t>
      </w:r>
      <w:r w:rsidR="00AE426D">
        <w:rPr>
          <w:lang w:val="en-GB" w:eastAsia="zh-CN"/>
        </w:rPr>
        <w:t xml:space="preserve">Specifically, </w:t>
      </w:r>
      <w:r w:rsidR="00824715">
        <w:rPr>
          <w:lang w:val="en-GB" w:eastAsia="zh-CN"/>
        </w:rPr>
        <w:t xml:space="preserve">two </w:t>
      </w:r>
      <w:r w:rsidR="004C48DD">
        <w:rPr>
          <w:lang w:val="en-GB" w:eastAsia="zh-CN"/>
        </w:rPr>
        <w:t>important impacts are listed below:</w:t>
      </w:r>
    </w:p>
    <w:p w14:paraId="1E47799E" w14:textId="3EF46FB8" w:rsidR="004C48DD" w:rsidRPr="00AB1FCD" w:rsidRDefault="0011301A" w:rsidP="004C48DD">
      <w:pPr>
        <w:pStyle w:val="ListParagraph"/>
        <w:numPr>
          <w:ilvl w:val="0"/>
          <w:numId w:val="21"/>
        </w:numPr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AB1FCD">
        <w:rPr>
          <w:rFonts w:ascii="Times New Roman" w:eastAsia="SimSun" w:hAnsi="Times New Roman"/>
          <w:sz w:val="20"/>
          <w:szCs w:val="20"/>
          <w:lang w:val="en-GB" w:eastAsia="zh-CN"/>
        </w:rPr>
        <w:t>T</w:t>
      </w:r>
      <w:r w:rsidR="00AE426D" w:rsidRPr="00AB1FCD">
        <w:rPr>
          <w:rFonts w:ascii="Times New Roman" w:eastAsia="SimSun" w:hAnsi="Times New Roman"/>
          <w:sz w:val="20"/>
          <w:szCs w:val="20"/>
          <w:lang w:val="en-GB" w:eastAsia="zh-CN"/>
        </w:rPr>
        <w:t>he e</w:t>
      </w:r>
      <w:r w:rsidR="00957BFF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xtension of SSB periodicity </w:t>
      </w:r>
      <w:r w:rsidR="00A15D1A" w:rsidRPr="00AB1FCD">
        <w:rPr>
          <w:rFonts w:ascii="Times New Roman" w:eastAsia="SimSun" w:hAnsi="Times New Roman"/>
          <w:sz w:val="20"/>
          <w:szCs w:val="20"/>
          <w:lang w:val="en-GB" w:eastAsia="zh-CN"/>
        </w:rPr>
        <w:t>reduce</w:t>
      </w:r>
      <w:r w:rsidR="00F04C76" w:rsidRPr="00AB1FCD">
        <w:rPr>
          <w:rFonts w:ascii="Times New Roman" w:eastAsia="SimSun" w:hAnsi="Times New Roman"/>
          <w:sz w:val="20"/>
          <w:szCs w:val="20"/>
          <w:lang w:val="en-GB" w:eastAsia="zh-CN"/>
        </w:rPr>
        <w:t>s</w:t>
      </w:r>
      <w:r w:rsidR="00A15D1A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the </w:t>
      </w:r>
      <w:r w:rsidR="00F04C76" w:rsidRPr="00AB1FCD">
        <w:rPr>
          <w:rFonts w:ascii="Times New Roman" w:eastAsia="SimSun" w:hAnsi="Times New Roman"/>
          <w:sz w:val="20"/>
          <w:szCs w:val="20"/>
          <w:lang w:val="en-GB" w:eastAsia="zh-CN"/>
        </w:rPr>
        <w:t>number of SSB</w:t>
      </w:r>
      <w:r w:rsidR="006006CD" w:rsidRPr="00AB1FCD">
        <w:rPr>
          <w:rFonts w:ascii="Times New Roman" w:eastAsia="SimSun" w:hAnsi="Times New Roman"/>
          <w:sz w:val="20"/>
          <w:szCs w:val="20"/>
          <w:lang w:val="en-GB" w:eastAsia="zh-CN"/>
        </w:rPr>
        <w:t>s</w:t>
      </w:r>
      <w:r w:rsidR="00F04C76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that a UE can combine</w:t>
      </w:r>
      <w:r w:rsidR="006006CD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 hence the </w:t>
      </w:r>
      <w:r w:rsidR="00364B09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SSB detection </w:t>
      </w:r>
      <w:r w:rsidR="008E788A" w:rsidRPr="00AB1FCD">
        <w:rPr>
          <w:rFonts w:ascii="Times New Roman" w:eastAsia="SimSun" w:hAnsi="Times New Roman"/>
          <w:sz w:val="20"/>
          <w:szCs w:val="20"/>
          <w:lang w:val="en-GB" w:eastAsia="zh-CN"/>
        </w:rPr>
        <w:t>rate</w:t>
      </w:r>
      <w:r w:rsidR="006006CD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. </w:t>
      </w:r>
      <w:r w:rsidR="00327943" w:rsidRPr="00AB1FCD">
        <w:rPr>
          <w:rFonts w:ascii="Times New Roman" w:eastAsia="SimSun" w:hAnsi="Times New Roman"/>
          <w:sz w:val="20"/>
          <w:szCs w:val="20"/>
          <w:lang w:val="en-GB" w:eastAsia="zh-CN"/>
        </w:rPr>
        <w:t>Depending on UE implementation, a</w:t>
      </w:r>
      <w:r w:rsidR="00AA71D8" w:rsidRPr="00AB1FCD">
        <w:rPr>
          <w:rFonts w:ascii="Times New Roman" w:eastAsia="SimSun" w:hAnsi="Times New Roman"/>
          <w:sz w:val="20"/>
          <w:szCs w:val="20"/>
          <w:lang w:val="en-GB" w:eastAsia="zh-CN"/>
        </w:rPr>
        <w:t>n</w:t>
      </w:r>
      <w:r w:rsidR="00327943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SSB search window may be shorter than the SSB periodicity and </w:t>
      </w:r>
      <w:r w:rsidR="00AA71D8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hence </w:t>
      </w:r>
      <w:r w:rsidR="00E92974" w:rsidRPr="00AB1FCD">
        <w:rPr>
          <w:rFonts w:ascii="Times New Roman" w:eastAsia="SimSun" w:hAnsi="Times New Roman"/>
          <w:sz w:val="20"/>
          <w:szCs w:val="20"/>
          <w:lang w:val="en-GB" w:eastAsia="zh-CN"/>
        </w:rPr>
        <w:t>multipl</w:t>
      </w:r>
      <w:r w:rsidR="00A900A0" w:rsidRPr="00AB1FCD">
        <w:rPr>
          <w:rFonts w:ascii="Times New Roman" w:eastAsia="SimSun" w:hAnsi="Times New Roman"/>
          <w:sz w:val="20"/>
          <w:szCs w:val="20"/>
          <w:lang w:val="en-GB" w:eastAsia="zh-CN"/>
        </w:rPr>
        <w:t>e scans of a given frequency may be needed even for very high SNR. The</w:t>
      </w:r>
      <w:r w:rsidR="006F2623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above can lead to significant increase </w:t>
      </w:r>
      <w:r w:rsidR="00D40DDD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of latency </w:t>
      </w:r>
      <w:r w:rsidR="008B2D24" w:rsidRPr="00AB1FCD">
        <w:rPr>
          <w:rFonts w:ascii="Times New Roman" w:eastAsia="SimSun" w:hAnsi="Times New Roman"/>
          <w:sz w:val="20"/>
          <w:szCs w:val="20"/>
          <w:lang w:val="en-GB" w:eastAsia="zh-CN"/>
        </w:rPr>
        <w:t>or even failure of initial frequency scan</w:t>
      </w:r>
      <w:r w:rsidR="00453A06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for </w:t>
      </w:r>
      <w:r w:rsidR="004E3AFA">
        <w:rPr>
          <w:rFonts w:ascii="Times New Roman" w:eastAsia="SimSun" w:hAnsi="Times New Roman"/>
          <w:sz w:val="20"/>
          <w:szCs w:val="20"/>
          <w:lang w:val="en-GB" w:eastAsia="zh-CN"/>
        </w:rPr>
        <w:t xml:space="preserve">legacy </w:t>
      </w:r>
      <w:r w:rsidR="00453A06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UEs </w:t>
      </w:r>
      <w:r w:rsidR="004E3AFA" w:rsidRPr="00AB1FCD">
        <w:rPr>
          <w:rFonts w:ascii="Times New Roman" w:eastAsia="SimSun" w:hAnsi="Times New Roman"/>
          <w:sz w:val="20"/>
          <w:szCs w:val="20"/>
          <w:lang w:val="en-GB" w:eastAsia="zh-CN"/>
        </w:rPr>
        <w:t>assum</w:t>
      </w:r>
      <w:r w:rsidR="004E3AFA">
        <w:rPr>
          <w:rFonts w:ascii="Times New Roman" w:eastAsia="SimSun" w:hAnsi="Times New Roman"/>
          <w:sz w:val="20"/>
          <w:szCs w:val="20"/>
          <w:lang w:val="en-GB" w:eastAsia="zh-CN"/>
        </w:rPr>
        <w:t>ing</w:t>
      </w:r>
      <w:r w:rsidR="004E3AFA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="00453A06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20 ms SSB periodicity. </w:t>
      </w:r>
    </w:p>
    <w:p w14:paraId="5F95AD37" w14:textId="6DECAE4B" w:rsidR="002568CA" w:rsidRPr="00AB1FCD" w:rsidRDefault="00947F55" w:rsidP="004C48DD">
      <w:pPr>
        <w:pStyle w:val="ListParagraph"/>
        <w:numPr>
          <w:ilvl w:val="0"/>
          <w:numId w:val="21"/>
        </w:numPr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Since the maximal supported value of SSB periodicity </w:t>
      </w:r>
      <w:r w:rsidR="00824C95">
        <w:rPr>
          <w:rFonts w:ascii="Times New Roman" w:eastAsia="SimSun" w:hAnsi="Times New Roman"/>
          <w:sz w:val="20"/>
          <w:szCs w:val="20"/>
          <w:lang w:val="en-GB" w:eastAsia="zh-CN"/>
        </w:rPr>
        <w:t>(</w:t>
      </w:r>
      <w:r w:rsidRPr="00B6373F">
        <w:rPr>
          <w:rFonts w:ascii="Times New Roman" w:eastAsia="SimSun" w:hAnsi="Times New Roman"/>
          <w:i/>
          <w:iCs/>
          <w:sz w:val="20"/>
          <w:szCs w:val="20"/>
          <w:lang w:val="en-GB" w:eastAsia="zh-CN"/>
        </w:rPr>
        <w:t>ssb-PeriodicityServingCell</w:t>
      </w:r>
      <w:r w:rsidR="00824C95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signalled in SIB1</w:t>
      </w:r>
      <w:r w:rsidR="00824C95">
        <w:rPr>
          <w:rFonts w:ascii="Times New Roman" w:eastAsia="SimSun" w:hAnsi="Times New Roman"/>
          <w:sz w:val="20"/>
          <w:szCs w:val="20"/>
          <w:lang w:val="en-GB" w:eastAsia="zh-CN"/>
        </w:rPr>
        <w:t>)</w:t>
      </w:r>
      <w:r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is 160 ms, </w:t>
      </w:r>
      <w:r w:rsidR="00F44D5A" w:rsidRPr="00AB1FCD">
        <w:rPr>
          <w:rFonts w:ascii="Times New Roman" w:eastAsia="SimSun" w:hAnsi="Times New Roman"/>
          <w:sz w:val="20"/>
          <w:szCs w:val="20"/>
          <w:lang w:val="en-GB" w:eastAsia="zh-CN"/>
        </w:rPr>
        <w:t>a legacy</w:t>
      </w:r>
      <w:r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UE will not be able to </w:t>
      </w:r>
      <w:r w:rsidR="00F44D5A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camp on a cell </w:t>
      </w:r>
      <w:r w:rsidR="00640E23" w:rsidRPr="00AB1FCD">
        <w:rPr>
          <w:rFonts w:ascii="Times New Roman" w:eastAsia="SimSun" w:hAnsi="Times New Roman"/>
          <w:sz w:val="20"/>
          <w:szCs w:val="20"/>
          <w:lang w:val="en-GB" w:eastAsia="zh-CN"/>
        </w:rPr>
        <w:t>with SSB periodicity greater than 160 ms.</w:t>
      </w:r>
      <w:r w:rsidR="008D5EA3" w:rsidRPr="00AB1FCD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</w:p>
    <w:p w14:paraId="3A45561D" w14:textId="77777777" w:rsidR="002568CA" w:rsidRPr="00AB1FCD" w:rsidRDefault="002568CA" w:rsidP="002568CA">
      <w:pPr>
        <w:rPr>
          <w:lang w:val="en-GB" w:eastAsia="zh-CN"/>
        </w:rPr>
      </w:pPr>
    </w:p>
    <w:p w14:paraId="46259FEB" w14:textId="77777777" w:rsidR="004C48DD" w:rsidRDefault="004C48DD" w:rsidP="004C48DD">
      <w:pPr>
        <w:pStyle w:val="ListParagraph"/>
        <w:ind w:left="1008"/>
      </w:pPr>
    </w:p>
    <w:p w14:paraId="5A910F08" w14:textId="77777777" w:rsidR="00824C95" w:rsidRDefault="00824C95" w:rsidP="004C48DD">
      <w:pPr>
        <w:pStyle w:val="ListParagraph"/>
        <w:ind w:left="1008"/>
      </w:pPr>
    </w:p>
    <w:p w14:paraId="3E739C15" w14:textId="559CC5A3" w:rsidR="004C48DD" w:rsidRPr="004C48DD" w:rsidRDefault="004C48DD" w:rsidP="004C48DD">
      <w:pPr>
        <w:rPr>
          <w:rFonts w:cs="Times"/>
          <w:lang w:eastAsia="x-none"/>
        </w:rPr>
      </w:pPr>
      <w:r w:rsidRPr="004C48DD">
        <w:rPr>
          <w:rFonts w:cs="Times"/>
          <w:lang w:eastAsia="x-none"/>
        </w:rPr>
        <w:lastRenderedPageBreak/>
        <w:t>The above impacts on backward compatibility were summarized in the following RAN1 observation [</w:t>
      </w:r>
      <w:r w:rsidR="00CF4E06">
        <w:rPr>
          <w:rFonts w:cs="Times"/>
          <w:lang w:eastAsia="x-none"/>
        </w:rPr>
        <w:t>5</w:t>
      </w:r>
      <w:r w:rsidRPr="004C48DD">
        <w:rPr>
          <w:rFonts w:cs="Times"/>
          <w:lang w:eastAsia="x-none"/>
        </w:rPr>
        <w:t>]</w:t>
      </w:r>
    </w:p>
    <w:p w14:paraId="706994E2" w14:textId="02D4F2CF" w:rsidR="00C27A1D" w:rsidRPr="00C27A1D" w:rsidRDefault="00C27A1D" w:rsidP="00C27A1D">
      <w:pPr>
        <w:ind w:left="288"/>
        <w:rPr>
          <w:rFonts w:cs="Times"/>
          <w:b/>
          <w:bCs/>
          <w:i/>
          <w:iCs/>
          <w:lang w:eastAsia="x-none"/>
        </w:rPr>
      </w:pPr>
      <w:r w:rsidRPr="00C27A1D">
        <w:rPr>
          <w:rFonts w:cs="Times"/>
          <w:b/>
          <w:bCs/>
          <w:i/>
          <w:iCs/>
          <w:lang w:eastAsia="x-none"/>
        </w:rPr>
        <w:t>Observation</w:t>
      </w:r>
    </w:p>
    <w:p w14:paraId="1D819A84" w14:textId="77777777" w:rsidR="00C27A1D" w:rsidRPr="00C27A1D" w:rsidRDefault="00C27A1D" w:rsidP="00C27A1D">
      <w:pPr>
        <w:ind w:left="288"/>
        <w:rPr>
          <w:rFonts w:cs="Times"/>
          <w:i/>
          <w:iCs/>
          <w:lang w:eastAsia="x-none"/>
        </w:rPr>
      </w:pPr>
      <w:r w:rsidRPr="00C27A1D">
        <w:rPr>
          <w:rFonts w:cs="Times"/>
          <w:i/>
          <w:iCs/>
          <w:lang w:eastAsia="x-none"/>
        </w:rPr>
        <w:t>Backward compatibility for legacy UEs (i.e. Rel-17 and Rel-18 UEs) assuming a default SSB periodicity of 20ms is not guaranteed when SS/PBCH blocks periodicity is larger than 20ms within the cell used for initial frequency scan.</w:t>
      </w:r>
    </w:p>
    <w:p w14:paraId="10116989" w14:textId="77777777" w:rsidR="00C27A1D" w:rsidRPr="00C27A1D" w:rsidRDefault="00C27A1D" w:rsidP="00C27A1D">
      <w:pPr>
        <w:ind w:left="288"/>
        <w:rPr>
          <w:rFonts w:cs="Times"/>
          <w:i/>
          <w:iCs/>
          <w:lang w:eastAsia="x-none"/>
        </w:rPr>
      </w:pPr>
      <w:r w:rsidRPr="00C27A1D">
        <w:rPr>
          <w:rFonts w:cs="Times"/>
          <w:i/>
          <w:iCs/>
          <w:lang w:eastAsia="x-none"/>
        </w:rPr>
        <w:t>Legacy UEs (i.e. Rel-17 and Rel-18 UEs) are not expected to be able to camp on a cell with SS/PBCH blocks periodicity larger than 160 ms.</w:t>
      </w:r>
    </w:p>
    <w:p w14:paraId="56775BE3" w14:textId="1E06EBA7" w:rsidR="008D5EA3" w:rsidRDefault="00E75E63" w:rsidP="00175658">
      <w:pPr>
        <w:rPr>
          <w:lang w:val="en-GB" w:eastAsia="zh-CN"/>
        </w:rPr>
      </w:pPr>
      <w:r>
        <w:rPr>
          <w:lang w:val="en-GB" w:eastAsia="zh-CN"/>
        </w:rPr>
        <w:t xml:space="preserve">While the </w:t>
      </w:r>
      <w:r w:rsidR="00C93123">
        <w:rPr>
          <w:lang w:val="en-GB" w:eastAsia="zh-CN"/>
        </w:rPr>
        <w:t>backward compatibility issue during</w:t>
      </w:r>
      <w:r>
        <w:rPr>
          <w:lang w:val="en-GB" w:eastAsia="zh-CN"/>
        </w:rPr>
        <w:t xml:space="preserve"> initial frequency scan can be alleviated by reducing the </w:t>
      </w:r>
      <w:r w:rsidR="004B0179">
        <w:rPr>
          <w:lang w:val="en-GB" w:eastAsia="zh-CN"/>
        </w:rPr>
        <w:t>synchronization</w:t>
      </w:r>
      <w:r w:rsidR="00D40652">
        <w:rPr>
          <w:lang w:val="en-GB" w:eastAsia="zh-CN"/>
        </w:rPr>
        <w:t xml:space="preserve"> raster</w:t>
      </w:r>
      <w:r w:rsidR="004B0179">
        <w:rPr>
          <w:lang w:val="en-GB" w:eastAsia="zh-CN"/>
        </w:rPr>
        <w:t xml:space="preserve"> frequency points, </w:t>
      </w:r>
      <w:r w:rsidR="002C6EDF">
        <w:rPr>
          <w:lang w:val="en-GB" w:eastAsia="zh-CN"/>
        </w:rPr>
        <w:t xml:space="preserve">there is no solution to </w:t>
      </w:r>
      <w:r w:rsidR="004B0179">
        <w:rPr>
          <w:lang w:val="en-GB" w:eastAsia="zh-CN"/>
        </w:rPr>
        <w:t xml:space="preserve">the </w:t>
      </w:r>
      <w:r w:rsidR="00C93123">
        <w:rPr>
          <w:lang w:val="en-GB" w:eastAsia="zh-CN"/>
        </w:rPr>
        <w:t xml:space="preserve">backward compatibility </w:t>
      </w:r>
      <w:r w:rsidR="008F60AB">
        <w:rPr>
          <w:lang w:val="en-GB" w:eastAsia="zh-CN"/>
        </w:rPr>
        <w:t xml:space="preserve">issue </w:t>
      </w:r>
      <w:r w:rsidR="004B0179">
        <w:rPr>
          <w:lang w:val="en-GB" w:eastAsia="zh-CN"/>
        </w:rPr>
        <w:t xml:space="preserve">due </w:t>
      </w:r>
      <w:r w:rsidR="005D1CA0">
        <w:rPr>
          <w:lang w:val="en-GB" w:eastAsia="zh-CN"/>
        </w:rPr>
        <w:t xml:space="preserve">to </w:t>
      </w:r>
      <w:r w:rsidR="004B0179">
        <w:rPr>
          <w:lang w:val="en-GB" w:eastAsia="zh-CN"/>
        </w:rPr>
        <w:t>the SIB</w:t>
      </w:r>
      <w:r w:rsidR="002C6EDF">
        <w:rPr>
          <w:lang w:val="en-GB" w:eastAsia="zh-CN"/>
        </w:rPr>
        <w:t>1</w:t>
      </w:r>
      <w:r w:rsidR="004B0179">
        <w:rPr>
          <w:lang w:val="en-GB" w:eastAsia="zh-CN"/>
        </w:rPr>
        <w:t xml:space="preserve"> signalling</w:t>
      </w:r>
      <w:r w:rsidR="008F60AB">
        <w:rPr>
          <w:lang w:val="en-GB" w:eastAsia="zh-CN"/>
        </w:rPr>
        <w:t xml:space="preserve"> for SSB periodicity larger than 160 ms</w:t>
      </w:r>
      <w:r w:rsidR="00B94997">
        <w:rPr>
          <w:lang w:val="en-GB" w:eastAsia="zh-CN"/>
        </w:rPr>
        <w:t xml:space="preserve">. </w:t>
      </w:r>
      <w:r w:rsidR="00F2148C">
        <w:rPr>
          <w:lang w:val="en-GB" w:eastAsia="zh-CN"/>
        </w:rPr>
        <w:t xml:space="preserve">Additionally, </w:t>
      </w:r>
      <w:r w:rsidR="006A1A20">
        <w:rPr>
          <w:lang w:val="en-GB" w:eastAsia="zh-CN"/>
        </w:rPr>
        <w:t xml:space="preserve">since </w:t>
      </w:r>
      <w:r w:rsidR="00CF7BD6">
        <w:rPr>
          <w:lang w:val="en-GB" w:eastAsia="zh-CN"/>
        </w:rPr>
        <w:t xml:space="preserve">existing RAN4 requirements assume </w:t>
      </w:r>
      <w:r w:rsidR="00E84683">
        <w:rPr>
          <w:lang w:val="en-GB" w:eastAsia="zh-CN"/>
        </w:rPr>
        <w:t xml:space="preserve">the </w:t>
      </w:r>
      <w:r w:rsidR="00CF7BD6">
        <w:rPr>
          <w:lang w:val="en-GB" w:eastAsia="zh-CN"/>
        </w:rPr>
        <w:t xml:space="preserve">maximal SSB periodicity </w:t>
      </w:r>
      <w:r w:rsidR="00F2148C">
        <w:rPr>
          <w:lang w:val="en-GB" w:eastAsia="zh-CN"/>
        </w:rPr>
        <w:t xml:space="preserve">is </w:t>
      </w:r>
      <w:r w:rsidR="00DE3672">
        <w:rPr>
          <w:lang w:val="en-GB" w:eastAsia="zh-CN"/>
        </w:rPr>
        <w:t>160 ms, extending the SSB periodicity beyond 160 ms</w:t>
      </w:r>
      <w:r w:rsidR="00B94997">
        <w:rPr>
          <w:lang w:val="en-GB" w:eastAsia="zh-CN"/>
        </w:rPr>
        <w:t xml:space="preserve"> will</w:t>
      </w:r>
      <w:r w:rsidR="00DE3672">
        <w:rPr>
          <w:lang w:val="en-GB" w:eastAsia="zh-CN"/>
        </w:rPr>
        <w:t xml:space="preserve"> require </w:t>
      </w:r>
      <w:r w:rsidR="005D7C52">
        <w:rPr>
          <w:lang w:val="en-GB" w:eastAsia="zh-CN"/>
        </w:rPr>
        <w:t xml:space="preserve">significant RAN4 work to </w:t>
      </w:r>
      <w:r w:rsidR="00106A54">
        <w:rPr>
          <w:lang w:val="en-GB" w:eastAsia="zh-CN"/>
        </w:rPr>
        <w:t xml:space="preserve">examine and </w:t>
      </w:r>
      <w:r w:rsidR="005D7C52">
        <w:rPr>
          <w:lang w:val="en-GB" w:eastAsia="zh-CN"/>
        </w:rPr>
        <w:t xml:space="preserve">redefine the requirements on </w:t>
      </w:r>
      <w:r w:rsidR="00E72DF2">
        <w:rPr>
          <w:lang w:val="en-GB" w:eastAsia="zh-CN"/>
        </w:rPr>
        <w:t>receiver sensitivity, transmit timing, RRM, etc</w:t>
      </w:r>
      <w:r w:rsidR="00106A54">
        <w:rPr>
          <w:lang w:val="en-GB" w:eastAsia="zh-CN"/>
        </w:rPr>
        <w:t xml:space="preserve">. </w:t>
      </w:r>
      <w:r w:rsidR="006A1A20">
        <w:rPr>
          <w:lang w:val="en-GB" w:eastAsia="zh-CN"/>
        </w:rPr>
        <w:t>This will greatly increase the RAN4 workload and</w:t>
      </w:r>
      <w:r w:rsidR="00902A47">
        <w:rPr>
          <w:lang w:val="en-GB" w:eastAsia="zh-CN"/>
        </w:rPr>
        <w:t xml:space="preserve"> may significantly delay the Rel-19 specification for NR NTN. </w:t>
      </w:r>
    </w:p>
    <w:p w14:paraId="1B190F38" w14:textId="1F2D1434" w:rsidR="00902A47" w:rsidRDefault="00902A47" w:rsidP="00175658">
      <w:pPr>
        <w:rPr>
          <w:lang w:val="en-GB" w:eastAsia="zh-CN"/>
        </w:rPr>
      </w:pPr>
      <w:r>
        <w:rPr>
          <w:lang w:val="en-GB" w:eastAsia="zh-CN"/>
        </w:rPr>
        <w:t xml:space="preserve">It is also observed that </w:t>
      </w:r>
      <w:r w:rsidRPr="0044680E">
        <w:rPr>
          <w:b/>
          <w:bCs/>
          <w:i/>
          <w:iCs/>
          <w:lang w:val="en-GB" w:eastAsia="zh-CN"/>
        </w:rPr>
        <w:t xml:space="preserve">discussions on SSB periodicity </w:t>
      </w:r>
      <w:r w:rsidR="00024237" w:rsidRPr="0044680E">
        <w:rPr>
          <w:b/>
          <w:bCs/>
          <w:i/>
          <w:iCs/>
          <w:lang w:val="en-GB" w:eastAsia="zh-CN"/>
        </w:rPr>
        <w:t xml:space="preserve">deprived the due attention to </w:t>
      </w:r>
      <w:r w:rsidR="00651A16">
        <w:rPr>
          <w:b/>
          <w:bCs/>
          <w:i/>
          <w:iCs/>
          <w:lang w:val="en-GB" w:eastAsia="zh-CN"/>
        </w:rPr>
        <w:t xml:space="preserve">other </w:t>
      </w:r>
      <w:r w:rsidR="00024237" w:rsidRPr="0044680E">
        <w:rPr>
          <w:b/>
          <w:bCs/>
          <w:i/>
          <w:iCs/>
          <w:lang w:val="en-GB" w:eastAsia="zh-CN"/>
        </w:rPr>
        <w:t>system-level solutions.</w:t>
      </w:r>
      <w:r w:rsidR="00024237">
        <w:rPr>
          <w:lang w:val="en-GB" w:eastAsia="zh-CN"/>
        </w:rPr>
        <w:t xml:space="preserve"> </w:t>
      </w:r>
      <w:r w:rsidR="005B5E3C">
        <w:rPr>
          <w:lang w:val="en-GB" w:eastAsia="zh-CN"/>
        </w:rPr>
        <w:t xml:space="preserve">RAN1 is still discussing these </w:t>
      </w:r>
      <w:r w:rsidR="00130CB2">
        <w:rPr>
          <w:lang w:val="en-GB" w:eastAsia="zh-CN"/>
        </w:rPr>
        <w:t xml:space="preserve">these other system-level solutions, </w:t>
      </w:r>
      <w:r w:rsidR="005B5E3C">
        <w:rPr>
          <w:lang w:val="en-GB" w:eastAsia="zh-CN"/>
        </w:rPr>
        <w:t>as can be seen in the latest Feature Lead Summary [</w:t>
      </w:r>
      <w:r w:rsidR="005A082F">
        <w:rPr>
          <w:lang w:val="en-GB" w:eastAsia="zh-CN"/>
        </w:rPr>
        <w:t>6</w:t>
      </w:r>
      <w:r w:rsidR="001D174D">
        <w:rPr>
          <w:lang w:val="en-GB" w:eastAsia="zh-CN"/>
        </w:rPr>
        <w:t xml:space="preserve"> -</w:t>
      </w:r>
      <w:r w:rsidR="005A082F">
        <w:rPr>
          <w:lang w:val="en-GB" w:eastAsia="zh-CN"/>
        </w:rPr>
        <w:t xml:space="preserve"> Sections</w:t>
      </w:r>
      <w:r w:rsidR="006E1F5C">
        <w:rPr>
          <w:lang w:val="en-GB" w:eastAsia="zh-CN"/>
        </w:rPr>
        <w:t xml:space="preserve"> 5, </w:t>
      </w:r>
      <w:proofErr w:type="gramStart"/>
      <w:r w:rsidR="006E1F5C">
        <w:rPr>
          <w:lang w:val="en-GB" w:eastAsia="zh-CN"/>
        </w:rPr>
        <w:t xml:space="preserve">6, </w:t>
      </w:r>
      <w:r w:rsidR="005A082F">
        <w:rPr>
          <w:lang w:val="en-GB" w:eastAsia="zh-CN"/>
        </w:rPr>
        <w:t xml:space="preserve"> </w:t>
      </w:r>
      <w:r w:rsidR="001D174D">
        <w:rPr>
          <w:lang w:val="en-GB" w:eastAsia="zh-CN"/>
        </w:rPr>
        <w:t>12</w:t>
      </w:r>
      <w:proofErr w:type="gramEnd"/>
      <w:r w:rsidR="005B5E3C">
        <w:rPr>
          <w:lang w:val="en-GB" w:eastAsia="zh-CN"/>
        </w:rPr>
        <w:t xml:space="preserve">]. </w:t>
      </w:r>
      <w:r w:rsidR="00B4377B">
        <w:rPr>
          <w:lang w:val="en-GB" w:eastAsia="zh-CN"/>
        </w:rPr>
        <w:t>Based on the above discussions, we have the following proposal:</w:t>
      </w:r>
    </w:p>
    <w:p w14:paraId="2514558C" w14:textId="77777777" w:rsidR="009F53B5" w:rsidRPr="00142836" w:rsidRDefault="00B4377B" w:rsidP="00175658">
      <w:pPr>
        <w:rPr>
          <w:b/>
          <w:bCs/>
          <w:lang w:val="en-GB" w:eastAsia="zh-CN"/>
        </w:rPr>
      </w:pPr>
      <w:r w:rsidRPr="00142836">
        <w:rPr>
          <w:b/>
          <w:bCs/>
          <w:lang w:val="en-GB" w:eastAsia="zh-CN"/>
        </w:rPr>
        <w:t xml:space="preserve">Proposal 1: </w:t>
      </w:r>
      <w:r w:rsidR="00FB4F79" w:rsidRPr="00142836">
        <w:rPr>
          <w:b/>
          <w:bCs/>
          <w:lang w:val="en-GB" w:eastAsia="zh-CN"/>
        </w:rPr>
        <w:t xml:space="preserve">320 ms or larger </w:t>
      </w:r>
      <w:r w:rsidRPr="00142836">
        <w:rPr>
          <w:b/>
          <w:bCs/>
          <w:lang w:val="en-GB" w:eastAsia="zh-CN"/>
        </w:rPr>
        <w:t xml:space="preserve">SSB periodicity </w:t>
      </w:r>
      <w:r w:rsidR="00FB4F79" w:rsidRPr="00142836">
        <w:rPr>
          <w:b/>
          <w:bCs/>
          <w:lang w:val="en-GB" w:eastAsia="zh-CN"/>
        </w:rPr>
        <w:t>is not supported for Rel-19 NR NTN</w:t>
      </w:r>
      <w:r w:rsidR="009F53B5" w:rsidRPr="00142836">
        <w:rPr>
          <w:b/>
          <w:bCs/>
          <w:lang w:val="en-GB" w:eastAsia="zh-CN"/>
        </w:rPr>
        <w:t>.</w:t>
      </w:r>
    </w:p>
    <w:p w14:paraId="6F3135FD" w14:textId="7834FA37" w:rsidR="00B05FD3" w:rsidRPr="00142836" w:rsidRDefault="009F53B5" w:rsidP="00175658">
      <w:pPr>
        <w:rPr>
          <w:b/>
          <w:bCs/>
          <w:lang w:val="en-GB" w:eastAsia="zh-CN"/>
        </w:rPr>
      </w:pPr>
      <w:r w:rsidRPr="00142836">
        <w:rPr>
          <w:b/>
          <w:bCs/>
          <w:lang w:val="en-GB" w:eastAsia="zh-CN"/>
        </w:rPr>
        <w:t xml:space="preserve">Proposal 2: </w:t>
      </w:r>
      <w:r w:rsidR="00FE3F79" w:rsidRPr="00142836">
        <w:rPr>
          <w:b/>
          <w:bCs/>
          <w:lang w:val="en-GB" w:eastAsia="zh-CN"/>
        </w:rPr>
        <w:t xml:space="preserve">Update the WID with the following </w:t>
      </w:r>
      <w:r w:rsidR="00B05FD3" w:rsidRPr="00142836">
        <w:rPr>
          <w:b/>
          <w:bCs/>
          <w:lang w:val="en-GB" w:eastAsia="zh-CN"/>
        </w:rPr>
        <w:t xml:space="preserve">potential </w:t>
      </w:r>
      <w:r w:rsidR="00FE3F79" w:rsidRPr="00142836">
        <w:rPr>
          <w:b/>
          <w:bCs/>
          <w:lang w:val="en-GB" w:eastAsia="zh-CN"/>
        </w:rPr>
        <w:t>target for system level en</w:t>
      </w:r>
      <w:r w:rsidR="00B05FD3" w:rsidRPr="00142836">
        <w:rPr>
          <w:b/>
          <w:bCs/>
          <w:lang w:val="en-GB" w:eastAsia="zh-CN"/>
        </w:rPr>
        <w:t>hancements:</w:t>
      </w:r>
    </w:p>
    <w:p w14:paraId="6AB6BE91" w14:textId="08A7131C" w:rsidR="00662C38" w:rsidRPr="00AB1FCD" w:rsidRDefault="009F53B5" w:rsidP="00B05FD3">
      <w:pPr>
        <w:pStyle w:val="ListParagraph"/>
        <w:numPr>
          <w:ilvl w:val="0"/>
          <w:numId w:val="23"/>
        </w:numPr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</w:pPr>
      <w:r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solutions </w:t>
      </w:r>
      <w:r w:rsidR="001D5C7D"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that enable efficient transmission of D</w:t>
      </w:r>
      <w:r w:rsidR="00662C38"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L</w:t>
      </w:r>
      <w:r w:rsidR="00E8737F"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common channels using a wide beam footprint and transmission of</w:t>
      </w:r>
      <w:r w:rsidR="00662C38"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DL/UL dedicated channels</w:t>
      </w:r>
      <w:r w:rsidR="00BA548E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(including PRACH)</w:t>
      </w:r>
      <w:r w:rsidR="00662C38"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using a narrower beam footprint</w:t>
      </w:r>
    </w:p>
    <w:p w14:paraId="2E51834B" w14:textId="2A8F440F" w:rsidR="00B05FD3" w:rsidRPr="00AB1FCD" w:rsidRDefault="001B6015" w:rsidP="00B05FD3">
      <w:pPr>
        <w:pStyle w:val="ListParagraph"/>
        <w:numPr>
          <w:ilvl w:val="0"/>
          <w:numId w:val="23"/>
        </w:numPr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</w:pPr>
      <w:r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e</w:t>
      </w:r>
      <w:r w:rsidR="00B05FD3"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nhancements to cell DTX.</w:t>
      </w:r>
    </w:p>
    <w:p w14:paraId="1D451663" w14:textId="7AEFD011" w:rsidR="00B05551" w:rsidRDefault="00B05551" w:rsidP="001201FB">
      <w:pPr>
        <w:rPr>
          <w:rFonts w:eastAsia="Times New Roman"/>
          <w:lang w:val="en-GB"/>
        </w:rPr>
      </w:pPr>
    </w:p>
    <w:p w14:paraId="07316626" w14:textId="50369C2A" w:rsidR="00DB2394" w:rsidRDefault="00DB2394" w:rsidP="00DB2394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6EAB22C7" w14:textId="2CD003C2" w:rsidR="0016016C" w:rsidRDefault="00DB2394" w:rsidP="001201FB">
      <w:pPr>
        <w:overflowPunct/>
        <w:autoSpaceDE/>
        <w:autoSpaceDN/>
        <w:adjustRightInd/>
        <w:jc w:val="both"/>
        <w:textAlignment w:val="auto"/>
        <w:rPr>
          <w:lang w:val="en-GB" w:eastAsia="zh-CN"/>
        </w:rPr>
      </w:pPr>
      <w:r>
        <w:rPr>
          <w:lang w:val="en-GB"/>
        </w:rPr>
        <w:t xml:space="preserve">In this contribution, we </w:t>
      </w:r>
      <w:r>
        <w:rPr>
          <w:lang w:val="en-GB" w:eastAsia="zh-CN"/>
        </w:rPr>
        <w:t xml:space="preserve">gave our views on </w:t>
      </w:r>
      <w:r w:rsidR="001201FB">
        <w:rPr>
          <w:lang w:val="en-GB" w:eastAsia="zh-CN"/>
        </w:rPr>
        <w:t xml:space="preserve">system-level DL coverage enhancements </w:t>
      </w:r>
      <w:r w:rsidR="0016016C">
        <w:rPr>
          <w:lang w:val="en-GB" w:eastAsia="zh-CN"/>
        </w:rPr>
        <w:t>for Rel-19 NR NTN with the following proposals:</w:t>
      </w:r>
    </w:p>
    <w:p w14:paraId="3B072E7E" w14:textId="77777777" w:rsidR="0016016C" w:rsidRPr="00142836" w:rsidRDefault="0016016C" w:rsidP="0016016C">
      <w:pPr>
        <w:rPr>
          <w:b/>
          <w:bCs/>
          <w:lang w:val="en-GB" w:eastAsia="zh-CN"/>
        </w:rPr>
      </w:pPr>
      <w:r w:rsidRPr="00142836">
        <w:rPr>
          <w:b/>
          <w:bCs/>
          <w:lang w:val="en-GB" w:eastAsia="zh-CN"/>
        </w:rPr>
        <w:t>Proposal 1: 320 ms or larger SSB periodicity is not supported for Rel-19 NR NTN.</w:t>
      </w:r>
    </w:p>
    <w:p w14:paraId="1D8F5BBC" w14:textId="77777777" w:rsidR="0016016C" w:rsidRPr="00142836" w:rsidRDefault="0016016C" w:rsidP="0016016C">
      <w:pPr>
        <w:rPr>
          <w:b/>
          <w:bCs/>
          <w:lang w:val="en-GB" w:eastAsia="zh-CN"/>
        </w:rPr>
      </w:pPr>
      <w:r w:rsidRPr="00142836">
        <w:rPr>
          <w:b/>
          <w:bCs/>
          <w:lang w:val="en-GB" w:eastAsia="zh-CN"/>
        </w:rPr>
        <w:t>Proposal 2: Update the WID with the following potential target for system level enhancements:</w:t>
      </w:r>
    </w:p>
    <w:p w14:paraId="1FBF0B79" w14:textId="6E58CC08" w:rsidR="0016016C" w:rsidRPr="00AB1FCD" w:rsidRDefault="0016016C" w:rsidP="0016016C">
      <w:pPr>
        <w:pStyle w:val="ListParagraph"/>
        <w:numPr>
          <w:ilvl w:val="0"/>
          <w:numId w:val="23"/>
        </w:numPr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</w:pPr>
      <w:r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solutions that enable efficient transmission of DL common channels using a wide beam footprint and transmission of DL/UL dedicated channels</w:t>
      </w:r>
      <w:r w:rsidR="00BA548E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(including </w:t>
      </w:r>
      <w:proofErr w:type="gramStart"/>
      <w:r w:rsidR="00BA548E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PRACH)</w:t>
      </w:r>
      <w:r w:rsidR="00BA548E"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</w:t>
      </w:r>
      <w:r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using</w:t>
      </w:r>
      <w:proofErr w:type="gramEnd"/>
      <w:r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a narrower beam footprint</w:t>
      </w:r>
    </w:p>
    <w:p w14:paraId="7F27E211" w14:textId="77777777" w:rsidR="0016016C" w:rsidRPr="00AB1FCD" w:rsidRDefault="0016016C" w:rsidP="0016016C">
      <w:pPr>
        <w:pStyle w:val="ListParagraph"/>
        <w:numPr>
          <w:ilvl w:val="0"/>
          <w:numId w:val="23"/>
        </w:numPr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</w:pPr>
      <w:r w:rsidRPr="00AB1FCD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enhancements to cell DTX.</w:t>
      </w:r>
    </w:p>
    <w:p w14:paraId="42610018" w14:textId="35B6F8BD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4FC55639" w14:textId="5C109717" w:rsidR="00A21548" w:rsidRDefault="002C62D7" w:rsidP="00324301">
      <w:pPr>
        <w:pStyle w:val="References"/>
        <w:numPr>
          <w:ilvl w:val="0"/>
          <w:numId w:val="10"/>
        </w:numPr>
        <w:spacing w:before="60"/>
        <w:rPr>
          <w:lang w:val="en-GB"/>
        </w:rPr>
      </w:pPr>
      <w:bookmarkStart w:id="3" w:name="_Ref168659105"/>
      <w:bookmarkStart w:id="4" w:name="_Ref134792722"/>
      <w:bookmarkStart w:id="5" w:name="_Ref146831090"/>
      <w:bookmarkStart w:id="6" w:name="_Ref131774356"/>
      <w:bookmarkStart w:id="7" w:name="_Ref118126663"/>
      <w:bookmarkStart w:id="8" w:name="_Ref115287173"/>
      <w:bookmarkStart w:id="9" w:name="_Ref134801057"/>
      <w:bookmarkStart w:id="10" w:name="_Ref142489753"/>
      <w:bookmarkStart w:id="11" w:name="_Ref110840981"/>
      <w:r w:rsidRPr="58ED4A2A">
        <w:rPr>
          <w:lang w:val="en-GB"/>
        </w:rPr>
        <w:t>RP-2</w:t>
      </w:r>
      <w:r w:rsidR="000D328F">
        <w:rPr>
          <w:lang w:val="en-GB"/>
        </w:rPr>
        <w:t>41667</w:t>
      </w:r>
      <w:r w:rsidR="005A67DB" w:rsidRPr="58ED4A2A">
        <w:rPr>
          <w:rFonts w:hint="eastAsia"/>
          <w:lang w:val="en-GB"/>
        </w:rPr>
        <w:t xml:space="preserve">, </w:t>
      </w:r>
      <w:r w:rsidR="00A50E13" w:rsidRPr="00A50E13">
        <w:rPr>
          <w:lang w:val="en-GB"/>
        </w:rPr>
        <w:t>Revised WID: Non-Terrestrial Networks (NTN) for NR Phase 3</w:t>
      </w:r>
      <w:r w:rsidR="00A50E13">
        <w:rPr>
          <w:lang w:val="en-GB"/>
        </w:rPr>
        <w:t xml:space="preserve">, </w:t>
      </w:r>
      <w:r w:rsidR="00C43C24">
        <w:rPr>
          <w:lang w:val="en-GB"/>
        </w:rPr>
        <w:t xml:space="preserve">Thales, CATT, </w:t>
      </w:r>
      <w:r w:rsidR="00B423E7" w:rsidRPr="58ED4A2A">
        <w:rPr>
          <w:rFonts w:hint="eastAsia"/>
          <w:lang w:val="en-GB"/>
        </w:rPr>
        <w:t>RAN#10</w:t>
      </w:r>
      <w:r w:rsidR="00C43C24">
        <w:rPr>
          <w:lang w:val="en-GB"/>
        </w:rPr>
        <w:t>4</w:t>
      </w:r>
      <w:r w:rsidR="00B423E7" w:rsidRPr="58ED4A2A">
        <w:rPr>
          <w:rFonts w:hint="eastAsia"/>
          <w:lang w:val="en-GB"/>
        </w:rPr>
        <w:t xml:space="preserve">, </w:t>
      </w:r>
      <w:r w:rsidR="002304F1" w:rsidRPr="002304F1">
        <w:rPr>
          <w:lang w:val="en-GB"/>
        </w:rPr>
        <w:t>June 17-20, 2024</w:t>
      </w:r>
      <w:r w:rsidR="005E04AA" w:rsidRPr="58ED4A2A">
        <w:rPr>
          <w:rFonts w:hint="eastAsia"/>
          <w:lang w:val="en-GB"/>
        </w:rPr>
        <w:t>.</w:t>
      </w:r>
      <w:bookmarkEnd w:id="3"/>
    </w:p>
    <w:p w14:paraId="19A1BC58" w14:textId="50D17B18" w:rsidR="00196432" w:rsidRDefault="000D0B56" w:rsidP="00196432">
      <w:pPr>
        <w:pStyle w:val="References"/>
        <w:numPr>
          <w:ilvl w:val="0"/>
          <w:numId w:val="10"/>
        </w:numPr>
        <w:autoSpaceDE/>
        <w:autoSpaceDN/>
        <w:spacing w:before="60"/>
        <w:rPr>
          <w:lang w:val="en-GB"/>
        </w:rPr>
      </w:pPr>
      <w:bookmarkStart w:id="12" w:name="_Ref168655288"/>
      <w:r w:rsidRPr="000D0B56">
        <w:rPr>
          <w:lang w:val="en-GB"/>
        </w:rPr>
        <w:t>R1-2406436</w:t>
      </w:r>
      <w:r w:rsidR="00D328AD">
        <w:rPr>
          <w:lang w:val="en-GB"/>
        </w:rPr>
        <w:t xml:space="preserve">, </w:t>
      </w:r>
      <w:r w:rsidR="00D328AD" w:rsidRPr="00D328AD">
        <w:rPr>
          <w:lang w:val="en-GB"/>
        </w:rPr>
        <w:t>FL Summary #2: NR-NTN downlink coverage enhancements</w:t>
      </w:r>
      <w:r w:rsidR="00D328AD">
        <w:rPr>
          <w:lang w:val="en-GB"/>
        </w:rPr>
        <w:t>,</w:t>
      </w:r>
      <w:r w:rsidR="00F93656">
        <w:rPr>
          <w:lang w:val="en-GB"/>
        </w:rPr>
        <w:t xml:space="preserve"> </w:t>
      </w:r>
      <w:r w:rsidR="00D328AD">
        <w:rPr>
          <w:lang w:val="en-GB"/>
        </w:rPr>
        <w:t xml:space="preserve">Thales, </w:t>
      </w:r>
      <w:r w:rsidR="00196432" w:rsidRPr="00196432">
        <w:rPr>
          <w:lang w:val="en-GB"/>
        </w:rPr>
        <w:t>RAN1 #119</w:t>
      </w:r>
      <w:r w:rsidR="003153C4">
        <w:rPr>
          <w:lang w:val="en-GB"/>
        </w:rPr>
        <w:t xml:space="preserve">, </w:t>
      </w:r>
      <w:r w:rsidR="00196432" w:rsidRPr="00196432">
        <w:rPr>
          <w:lang w:val="en-GB"/>
        </w:rPr>
        <w:tab/>
      </w:r>
      <w:r w:rsidR="005A082F" w:rsidRPr="005A082F">
        <w:rPr>
          <w:lang w:val="en-GB"/>
        </w:rPr>
        <w:t>November 18th – 22nd, 2024</w:t>
      </w:r>
      <w:r w:rsidR="00F93656">
        <w:rPr>
          <w:lang w:val="en-GB"/>
        </w:rPr>
        <w:t>.</w:t>
      </w:r>
      <w:r w:rsidR="00196432" w:rsidRPr="00196432">
        <w:rPr>
          <w:lang w:val="en-GB"/>
        </w:rPr>
        <w:tab/>
      </w:r>
      <w:r w:rsidR="00196432" w:rsidRPr="00196432">
        <w:rPr>
          <w:lang w:val="en-GB"/>
        </w:rPr>
        <w:tab/>
      </w:r>
    </w:p>
    <w:p w14:paraId="70CEA79E" w14:textId="57B4D71E" w:rsidR="00FF0199" w:rsidRPr="00DE6ACB" w:rsidRDefault="00A5116D" w:rsidP="00DE6ACB">
      <w:pPr>
        <w:pStyle w:val="ListParagraph"/>
        <w:numPr>
          <w:ilvl w:val="0"/>
          <w:numId w:val="10"/>
        </w:numPr>
        <w:rPr>
          <w:rFonts w:ascii="Times New Roman" w:eastAsia="SimSun" w:hAnsi="Times New Roman"/>
          <w:sz w:val="20"/>
          <w:szCs w:val="16"/>
          <w:lang w:val="en-GB"/>
        </w:rPr>
      </w:pPr>
      <w:r w:rsidRPr="00AB1FCD">
        <w:rPr>
          <w:rFonts w:ascii="Times New Roman" w:eastAsia="SimSun" w:hAnsi="Times New Roman"/>
          <w:sz w:val="20"/>
          <w:szCs w:val="16"/>
          <w:lang w:val="en-GB"/>
        </w:rPr>
        <w:t>R1-2407049, DL coverage enhancement for NR NTN</w:t>
      </w:r>
      <w:r w:rsidR="00A373D7" w:rsidRPr="00AB1FCD">
        <w:rPr>
          <w:rFonts w:ascii="Times New Roman" w:eastAsia="SimSun" w:hAnsi="Times New Roman"/>
          <w:sz w:val="20"/>
          <w:szCs w:val="16"/>
          <w:lang w:val="en-GB"/>
        </w:rPr>
        <w:t xml:space="preserve">, Qualcomm, </w:t>
      </w:r>
      <w:r w:rsidR="00A373D7" w:rsidRPr="00A373D7">
        <w:rPr>
          <w:rFonts w:ascii="Times New Roman" w:eastAsia="SimSun" w:hAnsi="Times New Roman"/>
          <w:sz w:val="20"/>
          <w:szCs w:val="16"/>
          <w:lang w:val="en-GB"/>
        </w:rPr>
        <w:t>August 19th – 23rd, 2024.</w:t>
      </w:r>
      <w:r w:rsidR="00A373D7" w:rsidRPr="00A373D7">
        <w:rPr>
          <w:rFonts w:ascii="Times New Roman" w:eastAsia="SimSun" w:hAnsi="Times New Roman"/>
          <w:sz w:val="20"/>
          <w:szCs w:val="16"/>
          <w:lang w:val="en-GB"/>
        </w:rPr>
        <w:tab/>
      </w:r>
      <w:r w:rsidR="00A373D7" w:rsidRPr="00A373D7">
        <w:rPr>
          <w:rFonts w:ascii="Times New Roman" w:eastAsia="SimSun" w:hAnsi="Times New Roman"/>
          <w:sz w:val="20"/>
          <w:szCs w:val="16"/>
          <w:lang w:val="en-GB"/>
        </w:rPr>
        <w:tab/>
      </w:r>
    </w:p>
    <w:p w14:paraId="6877E322" w14:textId="459526ED" w:rsidR="00362707" w:rsidRDefault="008A2E6B" w:rsidP="002F410B">
      <w:pPr>
        <w:pStyle w:val="References"/>
        <w:numPr>
          <w:ilvl w:val="0"/>
          <w:numId w:val="10"/>
        </w:numPr>
        <w:autoSpaceDE/>
        <w:autoSpaceDN/>
        <w:snapToGrid/>
        <w:spacing w:before="60"/>
        <w:rPr>
          <w:lang w:val="en-GB"/>
        </w:rPr>
      </w:pPr>
      <w:bookmarkStart w:id="13" w:name="_Ref166247347"/>
      <w:bookmarkStart w:id="14" w:name="_Ref168608160"/>
      <w:bookmarkEnd w:id="12"/>
      <w:r w:rsidRPr="4C663096">
        <w:rPr>
          <w:lang w:val="en-GB"/>
        </w:rPr>
        <w:t>Chairman’s Notes</w:t>
      </w:r>
      <w:r w:rsidR="00634E0E">
        <w:rPr>
          <w:lang w:val="en-GB"/>
        </w:rPr>
        <w:t>,</w:t>
      </w:r>
      <w:r w:rsidRPr="4C663096">
        <w:rPr>
          <w:lang w:val="en-GB"/>
        </w:rPr>
        <w:t xml:space="preserve"> RAN1#11</w:t>
      </w:r>
      <w:r w:rsidR="00F93656">
        <w:rPr>
          <w:lang w:val="en-GB"/>
        </w:rPr>
        <w:t xml:space="preserve">8 </w:t>
      </w:r>
      <w:r w:rsidR="00AC7E3E">
        <w:rPr>
          <w:lang w:val="en-GB"/>
        </w:rPr>
        <w:t>bis</w:t>
      </w:r>
      <w:r w:rsidRPr="4C663096">
        <w:rPr>
          <w:lang w:val="en-GB"/>
        </w:rPr>
        <w:t xml:space="preserve">, </w:t>
      </w:r>
      <w:bookmarkEnd w:id="13"/>
      <w:r w:rsidR="002F410B" w:rsidRPr="002F410B">
        <w:rPr>
          <w:lang w:val="en-GB"/>
        </w:rPr>
        <w:t>October 14th – 18th, 2024</w:t>
      </w:r>
      <w:r w:rsidR="00457864" w:rsidRPr="4C663096">
        <w:rPr>
          <w:lang w:val="en-GB"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</w:p>
    <w:p w14:paraId="2921191A" w14:textId="06031CF4" w:rsidR="002F410B" w:rsidRDefault="002F410B" w:rsidP="002F410B">
      <w:pPr>
        <w:pStyle w:val="References"/>
        <w:numPr>
          <w:ilvl w:val="0"/>
          <w:numId w:val="10"/>
        </w:numPr>
        <w:autoSpaceDE/>
        <w:autoSpaceDN/>
        <w:snapToGrid/>
        <w:spacing w:before="60"/>
        <w:rPr>
          <w:lang w:val="en-GB"/>
        </w:rPr>
      </w:pPr>
      <w:r w:rsidRPr="002F410B">
        <w:rPr>
          <w:lang w:val="en-GB"/>
        </w:rPr>
        <w:t>Chairman’s Notes</w:t>
      </w:r>
      <w:r w:rsidR="00634E0E">
        <w:rPr>
          <w:lang w:val="en-GB"/>
        </w:rPr>
        <w:t>,</w:t>
      </w:r>
      <w:r w:rsidRPr="002F410B">
        <w:rPr>
          <w:lang w:val="en-GB"/>
        </w:rPr>
        <w:t xml:space="preserve"> RAN1#11</w:t>
      </w:r>
      <w:r w:rsidR="00362707">
        <w:rPr>
          <w:lang w:val="en-GB"/>
        </w:rPr>
        <w:t>9</w:t>
      </w:r>
      <w:r w:rsidRPr="002F410B">
        <w:rPr>
          <w:lang w:val="en-GB"/>
        </w:rPr>
        <w:t xml:space="preserve">, </w:t>
      </w:r>
      <w:r w:rsidR="00634E0E" w:rsidRPr="00634E0E">
        <w:rPr>
          <w:lang w:val="en-GB"/>
        </w:rPr>
        <w:t>November 18th – 22nd, 2024</w:t>
      </w:r>
      <w:r w:rsidRPr="002F410B">
        <w:rPr>
          <w:lang w:val="en-GB"/>
        </w:rPr>
        <w:t>.</w:t>
      </w:r>
    </w:p>
    <w:p w14:paraId="3549B193" w14:textId="6C7B6859" w:rsidR="00507EBD" w:rsidRPr="000D1ACA" w:rsidRDefault="00507EBD" w:rsidP="008B161F">
      <w:pPr>
        <w:pStyle w:val="References"/>
        <w:numPr>
          <w:ilvl w:val="0"/>
          <w:numId w:val="10"/>
        </w:numPr>
        <w:autoSpaceDE/>
        <w:autoSpaceDN/>
        <w:spacing w:before="60"/>
        <w:rPr>
          <w:lang w:val="en-GB"/>
        </w:rPr>
      </w:pPr>
      <w:r w:rsidRPr="00507EBD">
        <w:rPr>
          <w:lang w:val="en-GB"/>
        </w:rPr>
        <w:t>R1-2409438</w:t>
      </w:r>
      <w:r>
        <w:rPr>
          <w:lang w:val="en-GB"/>
        </w:rPr>
        <w:t xml:space="preserve">, </w:t>
      </w:r>
      <w:r w:rsidR="00062DA1" w:rsidRPr="00062DA1">
        <w:rPr>
          <w:lang w:val="en-GB"/>
        </w:rPr>
        <w:t>FL Summary #4: NR-NTN downlink coverage enhancements</w:t>
      </w:r>
      <w:r w:rsidR="00AD2A14">
        <w:rPr>
          <w:lang w:val="en-GB"/>
        </w:rPr>
        <w:t xml:space="preserve">, </w:t>
      </w:r>
      <w:r w:rsidR="00AD2A14" w:rsidRPr="00AD2A14">
        <w:rPr>
          <w:lang w:val="en-GB"/>
        </w:rPr>
        <w:t>Moderator (Thales)</w:t>
      </w:r>
      <w:r w:rsidR="00D420EC">
        <w:rPr>
          <w:lang w:val="en-GB"/>
        </w:rPr>
        <w:t>, RAN1</w:t>
      </w:r>
      <w:r w:rsidR="00D420EC" w:rsidRPr="00D420EC">
        <w:rPr>
          <w:lang w:val="en-GB"/>
        </w:rPr>
        <w:t xml:space="preserve"> #119</w:t>
      </w:r>
      <w:r w:rsidR="00D420EC" w:rsidRPr="00D420EC">
        <w:rPr>
          <w:lang w:val="en-GB"/>
        </w:rPr>
        <w:tab/>
      </w:r>
      <w:r w:rsidR="000D1ACA">
        <w:rPr>
          <w:lang w:val="en-GB"/>
        </w:rPr>
        <w:t>,</w:t>
      </w:r>
      <w:r w:rsidR="005A082F">
        <w:rPr>
          <w:lang w:val="en-GB"/>
        </w:rPr>
        <w:t xml:space="preserve"> </w:t>
      </w:r>
      <w:r w:rsidR="005A082F" w:rsidRPr="005A082F">
        <w:rPr>
          <w:lang w:val="en-GB"/>
        </w:rPr>
        <w:t>November 18th – 22nd, 2024</w:t>
      </w:r>
      <w:r w:rsidR="000D1ACA">
        <w:rPr>
          <w:lang w:val="en-GB"/>
        </w:rPr>
        <w:t xml:space="preserve"> </w:t>
      </w:r>
      <w:r w:rsidR="00D420EC" w:rsidRPr="00D420EC">
        <w:rPr>
          <w:lang w:val="en-GB"/>
        </w:rPr>
        <w:tab/>
      </w:r>
    </w:p>
    <w:p w14:paraId="58C86D00" w14:textId="77777777" w:rsidR="007E00D7" w:rsidRPr="00A21548" w:rsidRDefault="007E00D7" w:rsidP="00B0721E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val="en-GB"/>
        </w:rPr>
      </w:pPr>
    </w:p>
    <w:sectPr w:rsidR="007E00D7" w:rsidRPr="00A21548" w:rsidSect="00057C2B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6649F" w14:textId="77777777" w:rsidR="007135D9" w:rsidRDefault="007135D9">
      <w:r>
        <w:separator/>
      </w:r>
    </w:p>
  </w:endnote>
  <w:endnote w:type="continuationSeparator" w:id="0">
    <w:p w14:paraId="7163299D" w14:textId="77777777" w:rsidR="007135D9" w:rsidRDefault="007135D9">
      <w:r>
        <w:continuationSeparator/>
      </w:r>
    </w:p>
  </w:endnote>
  <w:endnote w:type="continuationNotice" w:id="1">
    <w:p w14:paraId="364E944A" w14:textId="77777777" w:rsidR="007135D9" w:rsidRDefault="007135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FCCF5F" w14:textId="77777777" w:rsidR="007135D9" w:rsidRDefault="007135D9">
      <w:r>
        <w:separator/>
      </w:r>
    </w:p>
  </w:footnote>
  <w:footnote w:type="continuationSeparator" w:id="0">
    <w:p w14:paraId="366C46A4" w14:textId="77777777" w:rsidR="007135D9" w:rsidRDefault="007135D9">
      <w:r>
        <w:continuationSeparator/>
      </w:r>
    </w:p>
  </w:footnote>
  <w:footnote w:type="continuationNotice" w:id="1">
    <w:p w14:paraId="6B07645E" w14:textId="77777777" w:rsidR="007135D9" w:rsidRDefault="007135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C5E985"/>
    <w:multiLevelType w:val="hybridMultilevel"/>
    <w:tmpl w:val="FFFFFFFF"/>
    <w:lvl w:ilvl="0" w:tplc="2938A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82B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E835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61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BCE4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EB7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34A8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869D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5C0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D0630"/>
    <w:multiLevelType w:val="hybridMultilevel"/>
    <w:tmpl w:val="44CC922A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9866AE7"/>
    <w:multiLevelType w:val="hybridMultilevel"/>
    <w:tmpl w:val="D52C75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45F162A"/>
    <w:multiLevelType w:val="hybridMultilevel"/>
    <w:tmpl w:val="FFFFFFFF"/>
    <w:lvl w:ilvl="0" w:tplc="73E0D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AAEF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A65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780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C30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248D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AAA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3E1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789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F2144"/>
    <w:multiLevelType w:val="hybridMultilevel"/>
    <w:tmpl w:val="B1F8F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262A8"/>
    <w:multiLevelType w:val="hybridMultilevel"/>
    <w:tmpl w:val="00062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A1068"/>
    <w:multiLevelType w:val="hybridMultilevel"/>
    <w:tmpl w:val="181E8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4FE62B6"/>
    <w:multiLevelType w:val="hybridMultilevel"/>
    <w:tmpl w:val="40822904"/>
    <w:lvl w:ilvl="0" w:tplc="379A657A">
      <w:start w:val="1"/>
      <w:numFmt w:val="decimal"/>
      <w:lvlText w:val="%1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B451D01"/>
    <w:multiLevelType w:val="hybridMultilevel"/>
    <w:tmpl w:val="C71E64F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4B53DA"/>
    <w:multiLevelType w:val="hybridMultilevel"/>
    <w:tmpl w:val="39C6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F06FE"/>
    <w:multiLevelType w:val="hybridMultilevel"/>
    <w:tmpl w:val="F920D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F4271"/>
    <w:multiLevelType w:val="hybridMultilevel"/>
    <w:tmpl w:val="7B3E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7B6AF8"/>
    <w:multiLevelType w:val="hybridMultilevel"/>
    <w:tmpl w:val="F9002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83872"/>
    <w:multiLevelType w:val="hybridMultilevel"/>
    <w:tmpl w:val="84AC1E2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EBA8F3B"/>
    <w:multiLevelType w:val="hybridMultilevel"/>
    <w:tmpl w:val="FFFFFFFF"/>
    <w:lvl w:ilvl="0" w:tplc="A9B648B6">
      <w:start w:val="1"/>
      <w:numFmt w:val="decimal"/>
      <w:lvlText w:val="[%1]"/>
      <w:lvlJc w:val="left"/>
      <w:pPr>
        <w:ind w:left="720" w:hanging="360"/>
      </w:pPr>
    </w:lvl>
    <w:lvl w:ilvl="1" w:tplc="D89EDBEC">
      <w:start w:val="1"/>
      <w:numFmt w:val="lowerLetter"/>
      <w:lvlText w:val="%2."/>
      <w:lvlJc w:val="left"/>
      <w:pPr>
        <w:ind w:left="1440" w:hanging="360"/>
      </w:pPr>
    </w:lvl>
    <w:lvl w:ilvl="2" w:tplc="9D72B01A">
      <w:start w:val="1"/>
      <w:numFmt w:val="lowerRoman"/>
      <w:lvlText w:val="%3."/>
      <w:lvlJc w:val="right"/>
      <w:pPr>
        <w:ind w:left="2160" w:hanging="180"/>
      </w:pPr>
    </w:lvl>
    <w:lvl w:ilvl="3" w:tplc="81181556">
      <w:start w:val="1"/>
      <w:numFmt w:val="decimal"/>
      <w:lvlText w:val="%4."/>
      <w:lvlJc w:val="left"/>
      <w:pPr>
        <w:ind w:left="2880" w:hanging="360"/>
      </w:pPr>
    </w:lvl>
    <w:lvl w:ilvl="4" w:tplc="F6D63C26">
      <w:start w:val="1"/>
      <w:numFmt w:val="lowerLetter"/>
      <w:lvlText w:val="%5."/>
      <w:lvlJc w:val="left"/>
      <w:pPr>
        <w:ind w:left="3600" w:hanging="360"/>
      </w:pPr>
    </w:lvl>
    <w:lvl w:ilvl="5" w:tplc="D856E73C">
      <w:start w:val="1"/>
      <w:numFmt w:val="lowerRoman"/>
      <w:lvlText w:val="%6."/>
      <w:lvlJc w:val="right"/>
      <w:pPr>
        <w:ind w:left="4320" w:hanging="180"/>
      </w:pPr>
    </w:lvl>
    <w:lvl w:ilvl="6" w:tplc="9AC042F2">
      <w:start w:val="1"/>
      <w:numFmt w:val="decimal"/>
      <w:lvlText w:val="%7."/>
      <w:lvlJc w:val="left"/>
      <w:pPr>
        <w:ind w:left="5040" w:hanging="360"/>
      </w:pPr>
    </w:lvl>
    <w:lvl w:ilvl="7" w:tplc="9A005F22">
      <w:start w:val="1"/>
      <w:numFmt w:val="lowerLetter"/>
      <w:lvlText w:val="%8."/>
      <w:lvlJc w:val="left"/>
      <w:pPr>
        <w:ind w:left="5760" w:hanging="360"/>
      </w:pPr>
    </w:lvl>
    <w:lvl w:ilvl="8" w:tplc="07F822DA">
      <w:start w:val="1"/>
      <w:numFmt w:val="lowerRoman"/>
      <w:lvlText w:val="%9."/>
      <w:lvlJc w:val="right"/>
      <w:pPr>
        <w:ind w:left="6480" w:hanging="180"/>
      </w:pPr>
    </w:lvl>
  </w:abstractNum>
  <w:num w:numId="1" w16cid:durableId="370769423">
    <w:abstractNumId w:val="7"/>
  </w:num>
  <w:num w:numId="2" w16cid:durableId="1343312457">
    <w:abstractNumId w:val="1"/>
  </w:num>
  <w:num w:numId="3" w16cid:durableId="481236362">
    <w:abstractNumId w:val="11"/>
  </w:num>
  <w:num w:numId="4" w16cid:durableId="1503158458">
    <w:abstractNumId w:val="16"/>
  </w:num>
  <w:num w:numId="5" w16cid:durableId="1006639709">
    <w:abstractNumId w:val="15"/>
  </w:num>
  <w:num w:numId="6" w16cid:durableId="386800955">
    <w:abstractNumId w:val="4"/>
  </w:num>
  <w:num w:numId="7" w16cid:durableId="180778376">
    <w:abstractNumId w:val="10"/>
  </w:num>
  <w:num w:numId="8" w16cid:durableId="1440294843">
    <w:abstractNumId w:val="21"/>
  </w:num>
  <w:num w:numId="9" w16cid:durableId="182591395">
    <w:abstractNumId w:val="5"/>
  </w:num>
  <w:num w:numId="10" w16cid:durableId="1759670337">
    <w:abstractNumId w:val="22"/>
  </w:num>
  <w:num w:numId="11" w16cid:durableId="1056930334">
    <w:abstractNumId w:val="2"/>
  </w:num>
  <w:num w:numId="12" w16cid:durableId="961034101">
    <w:abstractNumId w:val="9"/>
  </w:num>
  <w:num w:numId="13" w16cid:durableId="1702583214">
    <w:abstractNumId w:val="11"/>
  </w:num>
  <w:num w:numId="14" w16cid:durableId="483473210">
    <w:abstractNumId w:val="20"/>
  </w:num>
  <w:num w:numId="15" w16cid:durableId="1669333761">
    <w:abstractNumId w:val="14"/>
  </w:num>
  <w:num w:numId="16" w16cid:durableId="2089844557">
    <w:abstractNumId w:val="3"/>
  </w:num>
  <w:num w:numId="17" w16cid:durableId="1693261148">
    <w:abstractNumId w:val="18"/>
  </w:num>
  <w:num w:numId="18" w16cid:durableId="333266154">
    <w:abstractNumId w:val="6"/>
  </w:num>
  <w:num w:numId="19" w16cid:durableId="1874033117">
    <w:abstractNumId w:val="17"/>
  </w:num>
  <w:num w:numId="20" w16cid:durableId="979652298">
    <w:abstractNumId w:val="13"/>
  </w:num>
  <w:num w:numId="21" w16cid:durableId="1565143154">
    <w:abstractNumId w:val="12"/>
  </w:num>
  <w:num w:numId="22" w16cid:durableId="1401051770">
    <w:abstractNumId w:val="8"/>
  </w:num>
  <w:num w:numId="23" w16cid:durableId="1154223981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5"/>
    <w:rsid w:val="000003F7"/>
    <w:rsid w:val="000004CA"/>
    <w:rsid w:val="00000515"/>
    <w:rsid w:val="0000053D"/>
    <w:rsid w:val="00000833"/>
    <w:rsid w:val="00000D01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70A"/>
    <w:rsid w:val="00002786"/>
    <w:rsid w:val="000027B1"/>
    <w:rsid w:val="000028A8"/>
    <w:rsid w:val="000029F0"/>
    <w:rsid w:val="00002A8E"/>
    <w:rsid w:val="00002AA7"/>
    <w:rsid w:val="00002DE7"/>
    <w:rsid w:val="0000304B"/>
    <w:rsid w:val="00003131"/>
    <w:rsid w:val="00003234"/>
    <w:rsid w:val="000033DC"/>
    <w:rsid w:val="000034C9"/>
    <w:rsid w:val="00003545"/>
    <w:rsid w:val="000036E0"/>
    <w:rsid w:val="000037FB"/>
    <w:rsid w:val="00003939"/>
    <w:rsid w:val="00003D4B"/>
    <w:rsid w:val="00003E71"/>
    <w:rsid w:val="00003EF4"/>
    <w:rsid w:val="00003FE4"/>
    <w:rsid w:val="0000403F"/>
    <w:rsid w:val="000040BA"/>
    <w:rsid w:val="000041D2"/>
    <w:rsid w:val="000042AA"/>
    <w:rsid w:val="00004885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955"/>
    <w:rsid w:val="00005A62"/>
    <w:rsid w:val="00005B57"/>
    <w:rsid w:val="00006020"/>
    <w:rsid w:val="00006168"/>
    <w:rsid w:val="000063BC"/>
    <w:rsid w:val="000065C7"/>
    <w:rsid w:val="000065DD"/>
    <w:rsid w:val="00006780"/>
    <w:rsid w:val="00006B06"/>
    <w:rsid w:val="00006C7A"/>
    <w:rsid w:val="00006C92"/>
    <w:rsid w:val="00006E8F"/>
    <w:rsid w:val="00007241"/>
    <w:rsid w:val="0000725B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2C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7B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D57"/>
    <w:rsid w:val="00012D5C"/>
    <w:rsid w:val="00012E56"/>
    <w:rsid w:val="00012F1B"/>
    <w:rsid w:val="00012F6B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67"/>
    <w:rsid w:val="00015350"/>
    <w:rsid w:val="000155E6"/>
    <w:rsid w:val="00015681"/>
    <w:rsid w:val="000156E9"/>
    <w:rsid w:val="000158B5"/>
    <w:rsid w:val="000158FA"/>
    <w:rsid w:val="00015A22"/>
    <w:rsid w:val="00015BCB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B88"/>
    <w:rsid w:val="00016DCE"/>
    <w:rsid w:val="00016DEB"/>
    <w:rsid w:val="0001703C"/>
    <w:rsid w:val="000171BF"/>
    <w:rsid w:val="00017309"/>
    <w:rsid w:val="0001730E"/>
    <w:rsid w:val="00017314"/>
    <w:rsid w:val="000174D2"/>
    <w:rsid w:val="0001765B"/>
    <w:rsid w:val="000176C9"/>
    <w:rsid w:val="000177BE"/>
    <w:rsid w:val="00017BD9"/>
    <w:rsid w:val="00017C67"/>
    <w:rsid w:val="0002002A"/>
    <w:rsid w:val="0002026C"/>
    <w:rsid w:val="000202FD"/>
    <w:rsid w:val="000205B9"/>
    <w:rsid w:val="000205C1"/>
    <w:rsid w:val="0002085F"/>
    <w:rsid w:val="00020953"/>
    <w:rsid w:val="00020A08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DEC"/>
    <w:rsid w:val="00021E28"/>
    <w:rsid w:val="00021EA5"/>
    <w:rsid w:val="00021F70"/>
    <w:rsid w:val="0002204A"/>
    <w:rsid w:val="000221B5"/>
    <w:rsid w:val="000221EB"/>
    <w:rsid w:val="000222F7"/>
    <w:rsid w:val="000225FE"/>
    <w:rsid w:val="00022622"/>
    <w:rsid w:val="00022C81"/>
    <w:rsid w:val="00022D99"/>
    <w:rsid w:val="00022F4F"/>
    <w:rsid w:val="0002306F"/>
    <w:rsid w:val="0002368C"/>
    <w:rsid w:val="00023726"/>
    <w:rsid w:val="0002391F"/>
    <w:rsid w:val="00023C29"/>
    <w:rsid w:val="00023DD2"/>
    <w:rsid w:val="00023E4C"/>
    <w:rsid w:val="00024019"/>
    <w:rsid w:val="000240E5"/>
    <w:rsid w:val="0002414F"/>
    <w:rsid w:val="0002419A"/>
    <w:rsid w:val="000241DE"/>
    <w:rsid w:val="00024237"/>
    <w:rsid w:val="000242DF"/>
    <w:rsid w:val="00024503"/>
    <w:rsid w:val="00024535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4FAA"/>
    <w:rsid w:val="0002506A"/>
    <w:rsid w:val="0002510A"/>
    <w:rsid w:val="000255A1"/>
    <w:rsid w:val="000255B1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6AE"/>
    <w:rsid w:val="00026905"/>
    <w:rsid w:val="00026977"/>
    <w:rsid w:val="00026A1E"/>
    <w:rsid w:val="00026B7D"/>
    <w:rsid w:val="00026D7F"/>
    <w:rsid w:val="00026EF9"/>
    <w:rsid w:val="00027035"/>
    <w:rsid w:val="00027333"/>
    <w:rsid w:val="000273DF"/>
    <w:rsid w:val="0002741E"/>
    <w:rsid w:val="0002742C"/>
    <w:rsid w:val="0002745A"/>
    <w:rsid w:val="00027469"/>
    <w:rsid w:val="000278BC"/>
    <w:rsid w:val="00027B11"/>
    <w:rsid w:val="00027B14"/>
    <w:rsid w:val="00027B20"/>
    <w:rsid w:val="00027B97"/>
    <w:rsid w:val="00027D2A"/>
    <w:rsid w:val="0003000E"/>
    <w:rsid w:val="000300FE"/>
    <w:rsid w:val="00030212"/>
    <w:rsid w:val="000302C4"/>
    <w:rsid w:val="0003036E"/>
    <w:rsid w:val="0003048E"/>
    <w:rsid w:val="00030619"/>
    <w:rsid w:val="00030678"/>
    <w:rsid w:val="0003067A"/>
    <w:rsid w:val="000307C6"/>
    <w:rsid w:val="00030866"/>
    <w:rsid w:val="00030DF1"/>
    <w:rsid w:val="00030EB3"/>
    <w:rsid w:val="00030F74"/>
    <w:rsid w:val="00030F85"/>
    <w:rsid w:val="00030FC0"/>
    <w:rsid w:val="000311DC"/>
    <w:rsid w:val="00031441"/>
    <w:rsid w:val="00031516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BF"/>
    <w:rsid w:val="000325EF"/>
    <w:rsid w:val="0003290C"/>
    <w:rsid w:val="0003292C"/>
    <w:rsid w:val="00032A0C"/>
    <w:rsid w:val="00032A96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78F"/>
    <w:rsid w:val="00034882"/>
    <w:rsid w:val="000349AC"/>
    <w:rsid w:val="000349B7"/>
    <w:rsid w:val="00034A96"/>
    <w:rsid w:val="00034D68"/>
    <w:rsid w:val="0003510E"/>
    <w:rsid w:val="00035282"/>
    <w:rsid w:val="000354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EC"/>
    <w:rsid w:val="00036820"/>
    <w:rsid w:val="0003698E"/>
    <w:rsid w:val="00036C45"/>
    <w:rsid w:val="00036C9F"/>
    <w:rsid w:val="00036DED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79A"/>
    <w:rsid w:val="000377E3"/>
    <w:rsid w:val="000377F3"/>
    <w:rsid w:val="0003788F"/>
    <w:rsid w:val="00037A21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52"/>
    <w:rsid w:val="00041D6A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CF"/>
    <w:rsid w:val="00043407"/>
    <w:rsid w:val="00043485"/>
    <w:rsid w:val="00043703"/>
    <w:rsid w:val="00043817"/>
    <w:rsid w:val="000438A8"/>
    <w:rsid w:val="00043928"/>
    <w:rsid w:val="000439A4"/>
    <w:rsid w:val="000439D9"/>
    <w:rsid w:val="00043A5D"/>
    <w:rsid w:val="00043B31"/>
    <w:rsid w:val="00043E78"/>
    <w:rsid w:val="00043FC4"/>
    <w:rsid w:val="00043FE6"/>
    <w:rsid w:val="000440A2"/>
    <w:rsid w:val="000441B7"/>
    <w:rsid w:val="00044225"/>
    <w:rsid w:val="00044441"/>
    <w:rsid w:val="00044576"/>
    <w:rsid w:val="00044872"/>
    <w:rsid w:val="000449C7"/>
    <w:rsid w:val="00044B27"/>
    <w:rsid w:val="00044C6F"/>
    <w:rsid w:val="00044CDE"/>
    <w:rsid w:val="00044E55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8A"/>
    <w:rsid w:val="000462A0"/>
    <w:rsid w:val="000462E4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5007F"/>
    <w:rsid w:val="0005030E"/>
    <w:rsid w:val="00050318"/>
    <w:rsid w:val="00050335"/>
    <w:rsid w:val="00050394"/>
    <w:rsid w:val="000504A1"/>
    <w:rsid w:val="0005052B"/>
    <w:rsid w:val="0005055B"/>
    <w:rsid w:val="000505E0"/>
    <w:rsid w:val="0005106A"/>
    <w:rsid w:val="0005106E"/>
    <w:rsid w:val="00051135"/>
    <w:rsid w:val="000513C8"/>
    <w:rsid w:val="000513FE"/>
    <w:rsid w:val="000515D1"/>
    <w:rsid w:val="000515F7"/>
    <w:rsid w:val="000518D5"/>
    <w:rsid w:val="0005196F"/>
    <w:rsid w:val="00051AC9"/>
    <w:rsid w:val="00051AE9"/>
    <w:rsid w:val="00051B04"/>
    <w:rsid w:val="00051B67"/>
    <w:rsid w:val="00051FB9"/>
    <w:rsid w:val="0005201C"/>
    <w:rsid w:val="00052076"/>
    <w:rsid w:val="0005241E"/>
    <w:rsid w:val="0005248F"/>
    <w:rsid w:val="000525AD"/>
    <w:rsid w:val="00052777"/>
    <w:rsid w:val="000528D3"/>
    <w:rsid w:val="0005291A"/>
    <w:rsid w:val="00052AE3"/>
    <w:rsid w:val="00052BB5"/>
    <w:rsid w:val="00052C77"/>
    <w:rsid w:val="00052D34"/>
    <w:rsid w:val="00052D63"/>
    <w:rsid w:val="00052E2C"/>
    <w:rsid w:val="000531A8"/>
    <w:rsid w:val="000532C1"/>
    <w:rsid w:val="00053362"/>
    <w:rsid w:val="000536BE"/>
    <w:rsid w:val="0005373A"/>
    <w:rsid w:val="00053765"/>
    <w:rsid w:val="00053849"/>
    <w:rsid w:val="00053A47"/>
    <w:rsid w:val="00053B41"/>
    <w:rsid w:val="00053E7A"/>
    <w:rsid w:val="00053FB4"/>
    <w:rsid w:val="00054099"/>
    <w:rsid w:val="0005417E"/>
    <w:rsid w:val="00054502"/>
    <w:rsid w:val="0005455C"/>
    <w:rsid w:val="0005456E"/>
    <w:rsid w:val="000546E6"/>
    <w:rsid w:val="0005479E"/>
    <w:rsid w:val="000547A1"/>
    <w:rsid w:val="000547B3"/>
    <w:rsid w:val="000547FE"/>
    <w:rsid w:val="00054ACE"/>
    <w:rsid w:val="00054AE4"/>
    <w:rsid w:val="00054BFD"/>
    <w:rsid w:val="00054DAB"/>
    <w:rsid w:val="0005504C"/>
    <w:rsid w:val="00055087"/>
    <w:rsid w:val="00055308"/>
    <w:rsid w:val="00055873"/>
    <w:rsid w:val="0005593A"/>
    <w:rsid w:val="00055A24"/>
    <w:rsid w:val="00055B8E"/>
    <w:rsid w:val="00055D01"/>
    <w:rsid w:val="00055D0A"/>
    <w:rsid w:val="00055E81"/>
    <w:rsid w:val="0005602E"/>
    <w:rsid w:val="00056044"/>
    <w:rsid w:val="00056057"/>
    <w:rsid w:val="00056130"/>
    <w:rsid w:val="0005615B"/>
    <w:rsid w:val="000561D7"/>
    <w:rsid w:val="000563C2"/>
    <w:rsid w:val="000564E1"/>
    <w:rsid w:val="00056754"/>
    <w:rsid w:val="000568B8"/>
    <w:rsid w:val="00056C2E"/>
    <w:rsid w:val="00056DB4"/>
    <w:rsid w:val="00056F94"/>
    <w:rsid w:val="000570B1"/>
    <w:rsid w:val="000570FD"/>
    <w:rsid w:val="000572A7"/>
    <w:rsid w:val="00057388"/>
    <w:rsid w:val="0005748C"/>
    <w:rsid w:val="0005757B"/>
    <w:rsid w:val="000575E8"/>
    <w:rsid w:val="000576E2"/>
    <w:rsid w:val="000578FB"/>
    <w:rsid w:val="00057986"/>
    <w:rsid w:val="00057B47"/>
    <w:rsid w:val="00057B68"/>
    <w:rsid w:val="00057C2B"/>
    <w:rsid w:val="00057C4C"/>
    <w:rsid w:val="00057DF9"/>
    <w:rsid w:val="00057E48"/>
    <w:rsid w:val="00057F68"/>
    <w:rsid w:val="00057F6C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F10"/>
    <w:rsid w:val="00060FDB"/>
    <w:rsid w:val="00061066"/>
    <w:rsid w:val="0006122A"/>
    <w:rsid w:val="000612C5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533"/>
    <w:rsid w:val="0006263A"/>
    <w:rsid w:val="00062814"/>
    <w:rsid w:val="000628B8"/>
    <w:rsid w:val="000629A1"/>
    <w:rsid w:val="000629C2"/>
    <w:rsid w:val="00062A54"/>
    <w:rsid w:val="00062A57"/>
    <w:rsid w:val="00062A5C"/>
    <w:rsid w:val="00062C8B"/>
    <w:rsid w:val="00062D31"/>
    <w:rsid w:val="00062D9A"/>
    <w:rsid w:val="00062DA1"/>
    <w:rsid w:val="00062E02"/>
    <w:rsid w:val="00062EBB"/>
    <w:rsid w:val="0006303D"/>
    <w:rsid w:val="000631CE"/>
    <w:rsid w:val="000632EF"/>
    <w:rsid w:val="000632FE"/>
    <w:rsid w:val="00063412"/>
    <w:rsid w:val="00063485"/>
    <w:rsid w:val="00063701"/>
    <w:rsid w:val="00063947"/>
    <w:rsid w:val="00063A5A"/>
    <w:rsid w:val="00063B9D"/>
    <w:rsid w:val="00063CB0"/>
    <w:rsid w:val="00063ED0"/>
    <w:rsid w:val="00063F57"/>
    <w:rsid w:val="0006420C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071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41B"/>
    <w:rsid w:val="00070487"/>
    <w:rsid w:val="000706ED"/>
    <w:rsid w:val="00070ABE"/>
    <w:rsid w:val="00070C44"/>
    <w:rsid w:val="00070FB4"/>
    <w:rsid w:val="0007118F"/>
    <w:rsid w:val="0007142A"/>
    <w:rsid w:val="0007162A"/>
    <w:rsid w:val="00071660"/>
    <w:rsid w:val="000716C7"/>
    <w:rsid w:val="000716FB"/>
    <w:rsid w:val="0007189D"/>
    <w:rsid w:val="00071A61"/>
    <w:rsid w:val="000720D0"/>
    <w:rsid w:val="00072130"/>
    <w:rsid w:val="000721A9"/>
    <w:rsid w:val="00072220"/>
    <w:rsid w:val="0007274F"/>
    <w:rsid w:val="000728F9"/>
    <w:rsid w:val="0007290D"/>
    <w:rsid w:val="00072CB7"/>
    <w:rsid w:val="00072D47"/>
    <w:rsid w:val="00072D54"/>
    <w:rsid w:val="00072E75"/>
    <w:rsid w:val="00072E97"/>
    <w:rsid w:val="00072EE0"/>
    <w:rsid w:val="00072EFA"/>
    <w:rsid w:val="00072FF7"/>
    <w:rsid w:val="0007337F"/>
    <w:rsid w:val="000734B5"/>
    <w:rsid w:val="00073785"/>
    <w:rsid w:val="000737CC"/>
    <w:rsid w:val="00073974"/>
    <w:rsid w:val="00073C99"/>
    <w:rsid w:val="00073FE8"/>
    <w:rsid w:val="000741B3"/>
    <w:rsid w:val="000741E6"/>
    <w:rsid w:val="00074375"/>
    <w:rsid w:val="000743A0"/>
    <w:rsid w:val="00074797"/>
    <w:rsid w:val="00074A9E"/>
    <w:rsid w:val="00074BF5"/>
    <w:rsid w:val="00074C50"/>
    <w:rsid w:val="00074D65"/>
    <w:rsid w:val="00074DBB"/>
    <w:rsid w:val="00074EBC"/>
    <w:rsid w:val="000752CD"/>
    <w:rsid w:val="0007537B"/>
    <w:rsid w:val="0007546E"/>
    <w:rsid w:val="00075630"/>
    <w:rsid w:val="00075680"/>
    <w:rsid w:val="0007574E"/>
    <w:rsid w:val="000758A6"/>
    <w:rsid w:val="00075908"/>
    <w:rsid w:val="00075999"/>
    <w:rsid w:val="00075AB6"/>
    <w:rsid w:val="00075DB1"/>
    <w:rsid w:val="00075EF0"/>
    <w:rsid w:val="000761FD"/>
    <w:rsid w:val="00076360"/>
    <w:rsid w:val="00076408"/>
    <w:rsid w:val="00076451"/>
    <w:rsid w:val="00076545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1E8"/>
    <w:rsid w:val="0008022A"/>
    <w:rsid w:val="00080279"/>
    <w:rsid w:val="00080418"/>
    <w:rsid w:val="000804A6"/>
    <w:rsid w:val="000805B2"/>
    <w:rsid w:val="00080AAE"/>
    <w:rsid w:val="00080D74"/>
    <w:rsid w:val="00080DE3"/>
    <w:rsid w:val="00080E42"/>
    <w:rsid w:val="00081061"/>
    <w:rsid w:val="00081105"/>
    <w:rsid w:val="00081383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2D0"/>
    <w:rsid w:val="00083322"/>
    <w:rsid w:val="00083408"/>
    <w:rsid w:val="000835BD"/>
    <w:rsid w:val="000835E4"/>
    <w:rsid w:val="0008370B"/>
    <w:rsid w:val="00083770"/>
    <w:rsid w:val="0008383A"/>
    <w:rsid w:val="0008399B"/>
    <w:rsid w:val="0008399D"/>
    <w:rsid w:val="00083ABE"/>
    <w:rsid w:val="00083BF3"/>
    <w:rsid w:val="00083C6E"/>
    <w:rsid w:val="00083C6F"/>
    <w:rsid w:val="00083F8E"/>
    <w:rsid w:val="0008424B"/>
    <w:rsid w:val="00084255"/>
    <w:rsid w:val="00084282"/>
    <w:rsid w:val="000842A2"/>
    <w:rsid w:val="00084607"/>
    <w:rsid w:val="0008473A"/>
    <w:rsid w:val="00084A6A"/>
    <w:rsid w:val="00084B39"/>
    <w:rsid w:val="00084BE2"/>
    <w:rsid w:val="00084D3C"/>
    <w:rsid w:val="00084DAE"/>
    <w:rsid w:val="00084F4B"/>
    <w:rsid w:val="00085239"/>
    <w:rsid w:val="000856EF"/>
    <w:rsid w:val="00085A32"/>
    <w:rsid w:val="00085AAF"/>
    <w:rsid w:val="00085BBD"/>
    <w:rsid w:val="00085D99"/>
    <w:rsid w:val="00085DB9"/>
    <w:rsid w:val="00085F08"/>
    <w:rsid w:val="000860DB"/>
    <w:rsid w:val="000862BA"/>
    <w:rsid w:val="000862F6"/>
    <w:rsid w:val="00086414"/>
    <w:rsid w:val="000864FE"/>
    <w:rsid w:val="000865D8"/>
    <w:rsid w:val="00086609"/>
    <w:rsid w:val="000866F5"/>
    <w:rsid w:val="00086AEE"/>
    <w:rsid w:val="00086B50"/>
    <w:rsid w:val="00086C4D"/>
    <w:rsid w:val="00086D59"/>
    <w:rsid w:val="00086E2E"/>
    <w:rsid w:val="000871FC"/>
    <w:rsid w:val="00087582"/>
    <w:rsid w:val="00087605"/>
    <w:rsid w:val="0008760B"/>
    <w:rsid w:val="0008782D"/>
    <w:rsid w:val="00087842"/>
    <w:rsid w:val="000878FE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A7A"/>
    <w:rsid w:val="00090BA8"/>
    <w:rsid w:val="00090CB5"/>
    <w:rsid w:val="0009102A"/>
    <w:rsid w:val="000910F3"/>
    <w:rsid w:val="00091173"/>
    <w:rsid w:val="00091475"/>
    <w:rsid w:val="000914D9"/>
    <w:rsid w:val="00091527"/>
    <w:rsid w:val="00091653"/>
    <w:rsid w:val="0009182E"/>
    <w:rsid w:val="0009191C"/>
    <w:rsid w:val="00091C78"/>
    <w:rsid w:val="00091C98"/>
    <w:rsid w:val="00091F16"/>
    <w:rsid w:val="00092085"/>
    <w:rsid w:val="000921E3"/>
    <w:rsid w:val="00092246"/>
    <w:rsid w:val="00092460"/>
    <w:rsid w:val="00092986"/>
    <w:rsid w:val="00092A3D"/>
    <w:rsid w:val="00092CF0"/>
    <w:rsid w:val="00092EFF"/>
    <w:rsid w:val="00093060"/>
    <w:rsid w:val="000931C3"/>
    <w:rsid w:val="00093566"/>
    <w:rsid w:val="00093804"/>
    <w:rsid w:val="000938E7"/>
    <w:rsid w:val="000939F8"/>
    <w:rsid w:val="00093AB7"/>
    <w:rsid w:val="00093C55"/>
    <w:rsid w:val="00093C96"/>
    <w:rsid w:val="00093CC1"/>
    <w:rsid w:val="00093E39"/>
    <w:rsid w:val="00093E5F"/>
    <w:rsid w:val="00093F75"/>
    <w:rsid w:val="00094352"/>
    <w:rsid w:val="0009437A"/>
    <w:rsid w:val="000945D2"/>
    <w:rsid w:val="000947B7"/>
    <w:rsid w:val="0009493F"/>
    <w:rsid w:val="00094C96"/>
    <w:rsid w:val="00094F15"/>
    <w:rsid w:val="0009509A"/>
    <w:rsid w:val="0009512D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EA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374"/>
    <w:rsid w:val="00097542"/>
    <w:rsid w:val="0009794C"/>
    <w:rsid w:val="000979F0"/>
    <w:rsid w:val="00097A3E"/>
    <w:rsid w:val="00097AE8"/>
    <w:rsid w:val="00097B9C"/>
    <w:rsid w:val="00097C13"/>
    <w:rsid w:val="00097EA0"/>
    <w:rsid w:val="000A00F0"/>
    <w:rsid w:val="000A02DC"/>
    <w:rsid w:val="000A0524"/>
    <w:rsid w:val="000A0896"/>
    <w:rsid w:val="000A090D"/>
    <w:rsid w:val="000A09A2"/>
    <w:rsid w:val="000A0CA1"/>
    <w:rsid w:val="000A0DA5"/>
    <w:rsid w:val="000A0DD2"/>
    <w:rsid w:val="000A0E99"/>
    <w:rsid w:val="000A0F0F"/>
    <w:rsid w:val="000A1276"/>
    <w:rsid w:val="000A12DA"/>
    <w:rsid w:val="000A12F5"/>
    <w:rsid w:val="000A1331"/>
    <w:rsid w:val="000A17FE"/>
    <w:rsid w:val="000A1854"/>
    <w:rsid w:val="000A19F7"/>
    <w:rsid w:val="000A1A88"/>
    <w:rsid w:val="000A1AD3"/>
    <w:rsid w:val="000A1CF3"/>
    <w:rsid w:val="000A1D49"/>
    <w:rsid w:val="000A2141"/>
    <w:rsid w:val="000A2151"/>
    <w:rsid w:val="000A23E5"/>
    <w:rsid w:val="000A25A6"/>
    <w:rsid w:val="000A25DE"/>
    <w:rsid w:val="000A26E4"/>
    <w:rsid w:val="000A295B"/>
    <w:rsid w:val="000A2AD4"/>
    <w:rsid w:val="000A2B87"/>
    <w:rsid w:val="000A2D70"/>
    <w:rsid w:val="000A31BA"/>
    <w:rsid w:val="000A31F7"/>
    <w:rsid w:val="000A32F1"/>
    <w:rsid w:val="000A38C4"/>
    <w:rsid w:val="000A3972"/>
    <w:rsid w:val="000A3ACB"/>
    <w:rsid w:val="000A3B52"/>
    <w:rsid w:val="000A3E56"/>
    <w:rsid w:val="000A3EA3"/>
    <w:rsid w:val="000A3ED3"/>
    <w:rsid w:val="000A409F"/>
    <w:rsid w:val="000A41EF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4CF"/>
    <w:rsid w:val="000A7C22"/>
    <w:rsid w:val="000A7C88"/>
    <w:rsid w:val="000A7CA6"/>
    <w:rsid w:val="000A7CC8"/>
    <w:rsid w:val="000A7E17"/>
    <w:rsid w:val="000A7F94"/>
    <w:rsid w:val="000B0038"/>
    <w:rsid w:val="000B01D4"/>
    <w:rsid w:val="000B01DF"/>
    <w:rsid w:val="000B02C2"/>
    <w:rsid w:val="000B032F"/>
    <w:rsid w:val="000B0497"/>
    <w:rsid w:val="000B0568"/>
    <w:rsid w:val="000B058B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3"/>
    <w:rsid w:val="000B21EC"/>
    <w:rsid w:val="000B2348"/>
    <w:rsid w:val="000B256B"/>
    <w:rsid w:val="000B25BE"/>
    <w:rsid w:val="000B2607"/>
    <w:rsid w:val="000B284C"/>
    <w:rsid w:val="000B2A03"/>
    <w:rsid w:val="000B2A45"/>
    <w:rsid w:val="000B2E78"/>
    <w:rsid w:val="000B2E89"/>
    <w:rsid w:val="000B31B2"/>
    <w:rsid w:val="000B323D"/>
    <w:rsid w:val="000B32D4"/>
    <w:rsid w:val="000B3639"/>
    <w:rsid w:val="000B36CB"/>
    <w:rsid w:val="000B377E"/>
    <w:rsid w:val="000B37DF"/>
    <w:rsid w:val="000B38CE"/>
    <w:rsid w:val="000B38DA"/>
    <w:rsid w:val="000B3A9E"/>
    <w:rsid w:val="000B3C28"/>
    <w:rsid w:val="000B3DFE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8A"/>
    <w:rsid w:val="000B6B56"/>
    <w:rsid w:val="000B6BDF"/>
    <w:rsid w:val="000B6C23"/>
    <w:rsid w:val="000B6C41"/>
    <w:rsid w:val="000B6CCA"/>
    <w:rsid w:val="000B6D79"/>
    <w:rsid w:val="000B6FB1"/>
    <w:rsid w:val="000B6FD6"/>
    <w:rsid w:val="000B7009"/>
    <w:rsid w:val="000B70CD"/>
    <w:rsid w:val="000B71B6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773"/>
    <w:rsid w:val="000C27C1"/>
    <w:rsid w:val="000C28F2"/>
    <w:rsid w:val="000C2B73"/>
    <w:rsid w:val="000C2C74"/>
    <w:rsid w:val="000C2DE1"/>
    <w:rsid w:val="000C2E7E"/>
    <w:rsid w:val="000C3393"/>
    <w:rsid w:val="000C349A"/>
    <w:rsid w:val="000C3825"/>
    <w:rsid w:val="000C3864"/>
    <w:rsid w:val="000C38DD"/>
    <w:rsid w:val="000C38E5"/>
    <w:rsid w:val="000C393F"/>
    <w:rsid w:val="000C3953"/>
    <w:rsid w:val="000C3B36"/>
    <w:rsid w:val="000C3DC4"/>
    <w:rsid w:val="000C3ED6"/>
    <w:rsid w:val="000C402F"/>
    <w:rsid w:val="000C4063"/>
    <w:rsid w:val="000C4065"/>
    <w:rsid w:val="000C4137"/>
    <w:rsid w:val="000C4496"/>
    <w:rsid w:val="000C4538"/>
    <w:rsid w:val="000C45C9"/>
    <w:rsid w:val="000C46A0"/>
    <w:rsid w:val="000C49D5"/>
    <w:rsid w:val="000C49F5"/>
    <w:rsid w:val="000C4B43"/>
    <w:rsid w:val="000C4C54"/>
    <w:rsid w:val="000C4C76"/>
    <w:rsid w:val="000C4F64"/>
    <w:rsid w:val="000C51A9"/>
    <w:rsid w:val="000C51B7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F4A"/>
    <w:rsid w:val="000C7106"/>
    <w:rsid w:val="000C71D9"/>
    <w:rsid w:val="000C73C3"/>
    <w:rsid w:val="000C7426"/>
    <w:rsid w:val="000C7A12"/>
    <w:rsid w:val="000C7C70"/>
    <w:rsid w:val="000C7D9C"/>
    <w:rsid w:val="000D0153"/>
    <w:rsid w:val="000D025A"/>
    <w:rsid w:val="000D037E"/>
    <w:rsid w:val="000D053F"/>
    <w:rsid w:val="000D0888"/>
    <w:rsid w:val="000D0904"/>
    <w:rsid w:val="000D0A0F"/>
    <w:rsid w:val="000D0AA1"/>
    <w:rsid w:val="000D0AB8"/>
    <w:rsid w:val="000D0B56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48D"/>
    <w:rsid w:val="000D14EB"/>
    <w:rsid w:val="000D1610"/>
    <w:rsid w:val="000D1629"/>
    <w:rsid w:val="000D1ACA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B2"/>
    <w:rsid w:val="000D293B"/>
    <w:rsid w:val="000D2A55"/>
    <w:rsid w:val="000D2A5C"/>
    <w:rsid w:val="000D2AE0"/>
    <w:rsid w:val="000D2BB3"/>
    <w:rsid w:val="000D2BB8"/>
    <w:rsid w:val="000D2CDA"/>
    <w:rsid w:val="000D3137"/>
    <w:rsid w:val="000D328F"/>
    <w:rsid w:val="000D3466"/>
    <w:rsid w:val="000D362A"/>
    <w:rsid w:val="000D37FA"/>
    <w:rsid w:val="000D3888"/>
    <w:rsid w:val="000D389E"/>
    <w:rsid w:val="000D3AD9"/>
    <w:rsid w:val="000D3C94"/>
    <w:rsid w:val="000D3CAD"/>
    <w:rsid w:val="000D3D41"/>
    <w:rsid w:val="000D3EDB"/>
    <w:rsid w:val="000D3F8F"/>
    <w:rsid w:val="000D4124"/>
    <w:rsid w:val="000D42A1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C39"/>
    <w:rsid w:val="000D4DE6"/>
    <w:rsid w:val="000D4EB4"/>
    <w:rsid w:val="000D4EF8"/>
    <w:rsid w:val="000D5158"/>
    <w:rsid w:val="000D51BD"/>
    <w:rsid w:val="000D51D4"/>
    <w:rsid w:val="000D5262"/>
    <w:rsid w:val="000D5290"/>
    <w:rsid w:val="000D54B8"/>
    <w:rsid w:val="000D55BB"/>
    <w:rsid w:val="000D55EA"/>
    <w:rsid w:val="000D5965"/>
    <w:rsid w:val="000D59D6"/>
    <w:rsid w:val="000D5AB0"/>
    <w:rsid w:val="000D5AD1"/>
    <w:rsid w:val="000D5BE9"/>
    <w:rsid w:val="000D5E4D"/>
    <w:rsid w:val="000D621B"/>
    <w:rsid w:val="000D6229"/>
    <w:rsid w:val="000D6303"/>
    <w:rsid w:val="000D63A2"/>
    <w:rsid w:val="000D6523"/>
    <w:rsid w:val="000D6AC7"/>
    <w:rsid w:val="000D6B05"/>
    <w:rsid w:val="000D6E27"/>
    <w:rsid w:val="000D6E81"/>
    <w:rsid w:val="000D6E96"/>
    <w:rsid w:val="000D6F78"/>
    <w:rsid w:val="000D6FEC"/>
    <w:rsid w:val="000D709B"/>
    <w:rsid w:val="000D721B"/>
    <w:rsid w:val="000D7268"/>
    <w:rsid w:val="000D73E3"/>
    <w:rsid w:val="000D75CA"/>
    <w:rsid w:val="000D7783"/>
    <w:rsid w:val="000D7803"/>
    <w:rsid w:val="000D7A5B"/>
    <w:rsid w:val="000D7AE4"/>
    <w:rsid w:val="000D7D2A"/>
    <w:rsid w:val="000D7F64"/>
    <w:rsid w:val="000E0016"/>
    <w:rsid w:val="000E011D"/>
    <w:rsid w:val="000E02CB"/>
    <w:rsid w:val="000E02FE"/>
    <w:rsid w:val="000E0361"/>
    <w:rsid w:val="000E03CF"/>
    <w:rsid w:val="000E07E7"/>
    <w:rsid w:val="000E0892"/>
    <w:rsid w:val="000E0987"/>
    <w:rsid w:val="000E0A65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F5"/>
    <w:rsid w:val="000E175A"/>
    <w:rsid w:val="000E182B"/>
    <w:rsid w:val="000E1B29"/>
    <w:rsid w:val="000E1E8E"/>
    <w:rsid w:val="000E21BD"/>
    <w:rsid w:val="000E2787"/>
    <w:rsid w:val="000E2793"/>
    <w:rsid w:val="000E279B"/>
    <w:rsid w:val="000E28AC"/>
    <w:rsid w:val="000E2A92"/>
    <w:rsid w:val="000E2F20"/>
    <w:rsid w:val="000E2F37"/>
    <w:rsid w:val="000E3075"/>
    <w:rsid w:val="000E30E1"/>
    <w:rsid w:val="000E331F"/>
    <w:rsid w:val="000E3358"/>
    <w:rsid w:val="000E347B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1A2"/>
    <w:rsid w:val="000E4493"/>
    <w:rsid w:val="000E44FA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830"/>
    <w:rsid w:val="000E5C4E"/>
    <w:rsid w:val="000E5CA1"/>
    <w:rsid w:val="000E5CA5"/>
    <w:rsid w:val="000E5D50"/>
    <w:rsid w:val="000E5E3A"/>
    <w:rsid w:val="000E5EEC"/>
    <w:rsid w:val="000E641A"/>
    <w:rsid w:val="000E65A7"/>
    <w:rsid w:val="000E65E3"/>
    <w:rsid w:val="000E6635"/>
    <w:rsid w:val="000E6714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646"/>
    <w:rsid w:val="000E7878"/>
    <w:rsid w:val="000E78FA"/>
    <w:rsid w:val="000E7A5E"/>
    <w:rsid w:val="000E7BB3"/>
    <w:rsid w:val="000E7D5D"/>
    <w:rsid w:val="000E7F51"/>
    <w:rsid w:val="000F00CD"/>
    <w:rsid w:val="000F00D8"/>
    <w:rsid w:val="000F0191"/>
    <w:rsid w:val="000F036E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6A3"/>
    <w:rsid w:val="000F277C"/>
    <w:rsid w:val="000F2965"/>
    <w:rsid w:val="000F2A31"/>
    <w:rsid w:val="000F2AC9"/>
    <w:rsid w:val="000F2B02"/>
    <w:rsid w:val="000F2B94"/>
    <w:rsid w:val="000F2BA5"/>
    <w:rsid w:val="000F2EA5"/>
    <w:rsid w:val="000F2EA6"/>
    <w:rsid w:val="000F31BD"/>
    <w:rsid w:val="000F326C"/>
    <w:rsid w:val="000F34C7"/>
    <w:rsid w:val="000F35E2"/>
    <w:rsid w:val="000F38AF"/>
    <w:rsid w:val="000F3AE9"/>
    <w:rsid w:val="000F3B40"/>
    <w:rsid w:val="000F3ECD"/>
    <w:rsid w:val="000F3F2F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2D2"/>
    <w:rsid w:val="000F53C8"/>
    <w:rsid w:val="000F53CB"/>
    <w:rsid w:val="000F53E3"/>
    <w:rsid w:val="000F55C1"/>
    <w:rsid w:val="000F56D3"/>
    <w:rsid w:val="000F571A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8F"/>
    <w:rsid w:val="000F6BBA"/>
    <w:rsid w:val="000F6C32"/>
    <w:rsid w:val="000F6D37"/>
    <w:rsid w:val="000F6D86"/>
    <w:rsid w:val="000F6EA5"/>
    <w:rsid w:val="000F6EBA"/>
    <w:rsid w:val="000F7004"/>
    <w:rsid w:val="000F76E8"/>
    <w:rsid w:val="000F7747"/>
    <w:rsid w:val="000F7994"/>
    <w:rsid w:val="000F7A52"/>
    <w:rsid w:val="000F7C0A"/>
    <w:rsid w:val="000F7C96"/>
    <w:rsid w:val="000F7CAD"/>
    <w:rsid w:val="00100097"/>
    <w:rsid w:val="001000E9"/>
    <w:rsid w:val="00100161"/>
    <w:rsid w:val="00100164"/>
    <w:rsid w:val="00100169"/>
    <w:rsid w:val="0010025C"/>
    <w:rsid w:val="0010067A"/>
    <w:rsid w:val="001006AF"/>
    <w:rsid w:val="0010074E"/>
    <w:rsid w:val="00100986"/>
    <w:rsid w:val="00100A0F"/>
    <w:rsid w:val="00100E71"/>
    <w:rsid w:val="00100F5E"/>
    <w:rsid w:val="00100FB8"/>
    <w:rsid w:val="001010D7"/>
    <w:rsid w:val="00101304"/>
    <w:rsid w:val="00101362"/>
    <w:rsid w:val="00101489"/>
    <w:rsid w:val="00101499"/>
    <w:rsid w:val="001015D5"/>
    <w:rsid w:val="00101664"/>
    <w:rsid w:val="001016AD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EA"/>
    <w:rsid w:val="001026DF"/>
    <w:rsid w:val="001029AC"/>
    <w:rsid w:val="00102B03"/>
    <w:rsid w:val="00102B1B"/>
    <w:rsid w:val="00102B72"/>
    <w:rsid w:val="00102E56"/>
    <w:rsid w:val="00102F9E"/>
    <w:rsid w:val="00103541"/>
    <w:rsid w:val="00103584"/>
    <w:rsid w:val="001035B5"/>
    <w:rsid w:val="00103658"/>
    <w:rsid w:val="0010366C"/>
    <w:rsid w:val="001038F1"/>
    <w:rsid w:val="00103A81"/>
    <w:rsid w:val="00103AA7"/>
    <w:rsid w:val="00103AF5"/>
    <w:rsid w:val="00103B8A"/>
    <w:rsid w:val="00103D3C"/>
    <w:rsid w:val="00103EA6"/>
    <w:rsid w:val="00104058"/>
    <w:rsid w:val="0010405D"/>
    <w:rsid w:val="001041A7"/>
    <w:rsid w:val="0010420A"/>
    <w:rsid w:val="00104228"/>
    <w:rsid w:val="00104363"/>
    <w:rsid w:val="00104571"/>
    <w:rsid w:val="001045F7"/>
    <w:rsid w:val="0010493A"/>
    <w:rsid w:val="00104A80"/>
    <w:rsid w:val="00104C77"/>
    <w:rsid w:val="00104CEC"/>
    <w:rsid w:val="00104FB0"/>
    <w:rsid w:val="00105099"/>
    <w:rsid w:val="001050B7"/>
    <w:rsid w:val="001050F9"/>
    <w:rsid w:val="0010521E"/>
    <w:rsid w:val="00105224"/>
    <w:rsid w:val="00105356"/>
    <w:rsid w:val="00105367"/>
    <w:rsid w:val="001053D9"/>
    <w:rsid w:val="0010568A"/>
    <w:rsid w:val="001056C5"/>
    <w:rsid w:val="001057FB"/>
    <w:rsid w:val="00105820"/>
    <w:rsid w:val="00105958"/>
    <w:rsid w:val="00105CEE"/>
    <w:rsid w:val="00105DA1"/>
    <w:rsid w:val="00105EB1"/>
    <w:rsid w:val="001062BD"/>
    <w:rsid w:val="00106428"/>
    <w:rsid w:val="00106490"/>
    <w:rsid w:val="001064BE"/>
    <w:rsid w:val="00106605"/>
    <w:rsid w:val="0010660E"/>
    <w:rsid w:val="00106733"/>
    <w:rsid w:val="00106A14"/>
    <w:rsid w:val="00106A54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3E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727"/>
    <w:rsid w:val="00110851"/>
    <w:rsid w:val="00110937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90"/>
    <w:rsid w:val="001125DF"/>
    <w:rsid w:val="001126ED"/>
    <w:rsid w:val="001128DB"/>
    <w:rsid w:val="00112975"/>
    <w:rsid w:val="00112B0A"/>
    <w:rsid w:val="00112B8F"/>
    <w:rsid w:val="00112BA7"/>
    <w:rsid w:val="00112CB8"/>
    <w:rsid w:val="00112EC0"/>
    <w:rsid w:val="00112FC4"/>
    <w:rsid w:val="0011301A"/>
    <w:rsid w:val="001131D1"/>
    <w:rsid w:val="00113259"/>
    <w:rsid w:val="001134DA"/>
    <w:rsid w:val="001135DA"/>
    <w:rsid w:val="0011372B"/>
    <w:rsid w:val="0011373D"/>
    <w:rsid w:val="001139E2"/>
    <w:rsid w:val="00113D8F"/>
    <w:rsid w:val="00113DF7"/>
    <w:rsid w:val="00113E0A"/>
    <w:rsid w:val="001140FA"/>
    <w:rsid w:val="001141CF"/>
    <w:rsid w:val="00114379"/>
    <w:rsid w:val="00114422"/>
    <w:rsid w:val="001146A3"/>
    <w:rsid w:val="001146C6"/>
    <w:rsid w:val="001147B8"/>
    <w:rsid w:val="00114836"/>
    <w:rsid w:val="00114949"/>
    <w:rsid w:val="00114BE6"/>
    <w:rsid w:val="00114DCF"/>
    <w:rsid w:val="00114E61"/>
    <w:rsid w:val="00114EA7"/>
    <w:rsid w:val="00115085"/>
    <w:rsid w:val="001150D5"/>
    <w:rsid w:val="00115205"/>
    <w:rsid w:val="0011536C"/>
    <w:rsid w:val="001155B6"/>
    <w:rsid w:val="00115716"/>
    <w:rsid w:val="0011578B"/>
    <w:rsid w:val="0011583C"/>
    <w:rsid w:val="0011584C"/>
    <w:rsid w:val="00115B33"/>
    <w:rsid w:val="00116339"/>
    <w:rsid w:val="0011636A"/>
    <w:rsid w:val="00116533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6F2"/>
    <w:rsid w:val="00117714"/>
    <w:rsid w:val="00117762"/>
    <w:rsid w:val="00117957"/>
    <w:rsid w:val="001179FF"/>
    <w:rsid w:val="00117C78"/>
    <w:rsid w:val="00120132"/>
    <w:rsid w:val="00120140"/>
    <w:rsid w:val="001201EA"/>
    <w:rsid w:val="001201FB"/>
    <w:rsid w:val="001203DB"/>
    <w:rsid w:val="001204E0"/>
    <w:rsid w:val="00120733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328"/>
    <w:rsid w:val="00121423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265"/>
    <w:rsid w:val="001233A5"/>
    <w:rsid w:val="0012345C"/>
    <w:rsid w:val="00123779"/>
    <w:rsid w:val="001237A0"/>
    <w:rsid w:val="00123975"/>
    <w:rsid w:val="001239CC"/>
    <w:rsid w:val="00123DED"/>
    <w:rsid w:val="00123F96"/>
    <w:rsid w:val="00123FBF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25F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B9"/>
    <w:rsid w:val="0012782F"/>
    <w:rsid w:val="00127940"/>
    <w:rsid w:val="00127D9F"/>
    <w:rsid w:val="00127DE2"/>
    <w:rsid w:val="00127DE6"/>
    <w:rsid w:val="00127DF9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6A"/>
    <w:rsid w:val="00130970"/>
    <w:rsid w:val="00130A5B"/>
    <w:rsid w:val="00130BBD"/>
    <w:rsid w:val="00130CB2"/>
    <w:rsid w:val="00130D49"/>
    <w:rsid w:val="00130EE5"/>
    <w:rsid w:val="00130FDC"/>
    <w:rsid w:val="00131683"/>
    <w:rsid w:val="00131826"/>
    <w:rsid w:val="00131AC6"/>
    <w:rsid w:val="00131AD8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B05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60B"/>
    <w:rsid w:val="001338F5"/>
    <w:rsid w:val="001339D4"/>
    <w:rsid w:val="00133EBD"/>
    <w:rsid w:val="00134079"/>
    <w:rsid w:val="001340B6"/>
    <w:rsid w:val="001342F2"/>
    <w:rsid w:val="00134378"/>
    <w:rsid w:val="0013451D"/>
    <w:rsid w:val="00134EDC"/>
    <w:rsid w:val="00134EED"/>
    <w:rsid w:val="00135015"/>
    <w:rsid w:val="00135095"/>
    <w:rsid w:val="00135134"/>
    <w:rsid w:val="00135271"/>
    <w:rsid w:val="00135517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5EDA"/>
    <w:rsid w:val="0013612A"/>
    <w:rsid w:val="00136484"/>
    <w:rsid w:val="00136711"/>
    <w:rsid w:val="00136754"/>
    <w:rsid w:val="00136775"/>
    <w:rsid w:val="001367AA"/>
    <w:rsid w:val="0013696F"/>
    <w:rsid w:val="00136998"/>
    <w:rsid w:val="00136AAD"/>
    <w:rsid w:val="00136B10"/>
    <w:rsid w:val="00136C90"/>
    <w:rsid w:val="0013708D"/>
    <w:rsid w:val="001370D5"/>
    <w:rsid w:val="001371BB"/>
    <w:rsid w:val="00137280"/>
    <w:rsid w:val="00137288"/>
    <w:rsid w:val="0013739D"/>
    <w:rsid w:val="00137480"/>
    <w:rsid w:val="001375A4"/>
    <w:rsid w:val="001375B9"/>
    <w:rsid w:val="001376CB"/>
    <w:rsid w:val="001376F7"/>
    <w:rsid w:val="00137882"/>
    <w:rsid w:val="0013789E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CBC"/>
    <w:rsid w:val="00140E5E"/>
    <w:rsid w:val="001410AA"/>
    <w:rsid w:val="001410CB"/>
    <w:rsid w:val="001410F1"/>
    <w:rsid w:val="00141395"/>
    <w:rsid w:val="00141452"/>
    <w:rsid w:val="00141532"/>
    <w:rsid w:val="0014173F"/>
    <w:rsid w:val="001418FE"/>
    <w:rsid w:val="00141B9A"/>
    <w:rsid w:val="00141E46"/>
    <w:rsid w:val="00141ED1"/>
    <w:rsid w:val="00141F72"/>
    <w:rsid w:val="00141FCF"/>
    <w:rsid w:val="0014206B"/>
    <w:rsid w:val="00142093"/>
    <w:rsid w:val="0014262C"/>
    <w:rsid w:val="00142695"/>
    <w:rsid w:val="001426DE"/>
    <w:rsid w:val="00142836"/>
    <w:rsid w:val="00142B6F"/>
    <w:rsid w:val="00142BFF"/>
    <w:rsid w:val="00142E42"/>
    <w:rsid w:val="00143153"/>
    <w:rsid w:val="00143167"/>
    <w:rsid w:val="00143362"/>
    <w:rsid w:val="001434D4"/>
    <w:rsid w:val="00143567"/>
    <w:rsid w:val="0014371C"/>
    <w:rsid w:val="00143ADC"/>
    <w:rsid w:val="00143C25"/>
    <w:rsid w:val="00143C3B"/>
    <w:rsid w:val="00143CFE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F91"/>
    <w:rsid w:val="001462D7"/>
    <w:rsid w:val="00146577"/>
    <w:rsid w:val="00146651"/>
    <w:rsid w:val="001466A4"/>
    <w:rsid w:val="001466A8"/>
    <w:rsid w:val="001466B8"/>
    <w:rsid w:val="00146773"/>
    <w:rsid w:val="001467C1"/>
    <w:rsid w:val="00146A41"/>
    <w:rsid w:val="00146FC3"/>
    <w:rsid w:val="0014705E"/>
    <w:rsid w:val="00147208"/>
    <w:rsid w:val="00147242"/>
    <w:rsid w:val="0014728C"/>
    <w:rsid w:val="001473CF"/>
    <w:rsid w:val="00147453"/>
    <w:rsid w:val="00147A1E"/>
    <w:rsid w:val="00147B65"/>
    <w:rsid w:val="00147D65"/>
    <w:rsid w:val="00147D91"/>
    <w:rsid w:val="00147E60"/>
    <w:rsid w:val="00147E73"/>
    <w:rsid w:val="00147EDE"/>
    <w:rsid w:val="001500AB"/>
    <w:rsid w:val="0015013F"/>
    <w:rsid w:val="001503F9"/>
    <w:rsid w:val="00150413"/>
    <w:rsid w:val="00150452"/>
    <w:rsid w:val="001508E1"/>
    <w:rsid w:val="00150A99"/>
    <w:rsid w:val="00150B63"/>
    <w:rsid w:val="00150C99"/>
    <w:rsid w:val="00150EA3"/>
    <w:rsid w:val="00150F0F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18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EB4"/>
    <w:rsid w:val="00154FA2"/>
    <w:rsid w:val="001550E9"/>
    <w:rsid w:val="00155178"/>
    <w:rsid w:val="001553A0"/>
    <w:rsid w:val="00155511"/>
    <w:rsid w:val="001556D9"/>
    <w:rsid w:val="00155700"/>
    <w:rsid w:val="00155733"/>
    <w:rsid w:val="00155BE4"/>
    <w:rsid w:val="00155D53"/>
    <w:rsid w:val="00155ECC"/>
    <w:rsid w:val="00155F63"/>
    <w:rsid w:val="001561BD"/>
    <w:rsid w:val="0015622B"/>
    <w:rsid w:val="00156260"/>
    <w:rsid w:val="00156359"/>
    <w:rsid w:val="00156433"/>
    <w:rsid w:val="0015645D"/>
    <w:rsid w:val="00156502"/>
    <w:rsid w:val="00156659"/>
    <w:rsid w:val="00156E41"/>
    <w:rsid w:val="00156E5B"/>
    <w:rsid w:val="00156EE6"/>
    <w:rsid w:val="001571CE"/>
    <w:rsid w:val="001573DB"/>
    <w:rsid w:val="001573E1"/>
    <w:rsid w:val="001574EC"/>
    <w:rsid w:val="001575D0"/>
    <w:rsid w:val="00157672"/>
    <w:rsid w:val="001577E5"/>
    <w:rsid w:val="00157B27"/>
    <w:rsid w:val="00157D83"/>
    <w:rsid w:val="00157E86"/>
    <w:rsid w:val="00157F5D"/>
    <w:rsid w:val="00157F8B"/>
    <w:rsid w:val="00157FEB"/>
    <w:rsid w:val="0016006A"/>
    <w:rsid w:val="001600EE"/>
    <w:rsid w:val="0016016C"/>
    <w:rsid w:val="0016019C"/>
    <w:rsid w:val="001601C7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11"/>
    <w:rsid w:val="00160E46"/>
    <w:rsid w:val="00161160"/>
    <w:rsid w:val="0016147C"/>
    <w:rsid w:val="001616F8"/>
    <w:rsid w:val="001618E2"/>
    <w:rsid w:val="00161ED1"/>
    <w:rsid w:val="00161F6C"/>
    <w:rsid w:val="00161F94"/>
    <w:rsid w:val="0016214D"/>
    <w:rsid w:val="00162188"/>
    <w:rsid w:val="00162262"/>
    <w:rsid w:val="001623A3"/>
    <w:rsid w:val="001624FE"/>
    <w:rsid w:val="001626D4"/>
    <w:rsid w:val="00162A45"/>
    <w:rsid w:val="00162BD5"/>
    <w:rsid w:val="00162BE8"/>
    <w:rsid w:val="00162CF1"/>
    <w:rsid w:val="00162F82"/>
    <w:rsid w:val="001630E4"/>
    <w:rsid w:val="00163118"/>
    <w:rsid w:val="001633B0"/>
    <w:rsid w:val="001633FA"/>
    <w:rsid w:val="001634E8"/>
    <w:rsid w:val="0016368F"/>
    <w:rsid w:val="00163738"/>
    <w:rsid w:val="001639BC"/>
    <w:rsid w:val="00163A0B"/>
    <w:rsid w:val="00163A5A"/>
    <w:rsid w:val="00163AFC"/>
    <w:rsid w:val="00163C9A"/>
    <w:rsid w:val="00163E01"/>
    <w:rsid w:val="00163FC9"/>
    <w:rsid w:val="0016427A"/>
    <w:rsid w:val="00164357"/>
    <w:rsid w:val="001643EF"/>
    <w:rsid w:val="00164505"/>
    <w:rsid w:val="001645C1"/>
    <w:rsid w:val="00164619"/>
    <w:rsid w:val="00164646"/>
    <w:rsid w:val="001647D0"/>
    <w:rsid w:val="001647FA"/>
    <w:rsid w:val="001649A6"/>
    <w:rsid w:val="00164B9E"/>
    <w:rsid w:val="00164E54"/>
    <w:rsid w:val="001650E0"/>
    <w:rsid w:val="00165137"/>
    <w:rsid w:val="001652DD"/>
    <w:rsid w:val="00165665"/>
    <w:rsid w:val="001659D8"/>
    <w:rsid w:val="00165A21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A"/>
    <w:rsid w:val="00167B7F"/>
    <w:rsid w:val="00167C31"/>
    <w:rsid w:val="00167E4A"/>
    <w:rsid w:val="00170110"/>
    <w:rsid w:val="00170293"/>
    <w:rsid w:val="00170298"/>
    <w:rsid w:val="00170397"/>
    <w:rsid w:val="00170489"/>
    <w:rsid w:val="00170547"/>
    <w:rsid w:val="00170565"/>
    <w:rsid w:val="001706E4"/>
    <w:rsid w:val="001706FE"/>
    <w:rsid w:val="001708D0"/>
    <w:rsid w:val="00170CB5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75A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162"/>
    <w:rsid w:val="0017216D"/>
    <w:rsid w:val="00172210"/>
    <w:rsid w:val="00172258"/>
    <w:rsid w:val="00172260"/>
    <w:rsid w:val="001722E5"/>
    <w:rsid w:val="001723EF"/>
    <w:rsid w:val="00172402"/>
    <w:rsid w:val="001729E1"/>
    <w:rsid w:val="001729FC"/>
    <w:rsid w:val="00172B61"/>
    <w:rsid w:val="00172C20"/>
    <w:rsid w:val="00172C2E"/>
    <w:rsid w:val="00172F4D"/>
    <w:rsid w:val="00172F79"/>
    <w:rsid w:val="0017314E"/>
    <w:rsid w:val="00173329"/>
    <w:rsid w:val="00173583"/>
    <w:rsid w:val="0017361D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7D"/>
    <w:rsid w:val="00174802"/>
    <w:rsid w:val="001749BD"/>
    <w:rsid w:val="00174B8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44E"/>
    <w:rsid w:val="0017559D"/>
    <w:rsid w:val="00175658"/>
    <w:rsid w:val="001758C2"/>
    <w:rsid w:val="00175B3D"/>
    <w:rsid w:val="00175B5A"/>
    <w:rsid w:val="00175EA5"/>
    <w:rsid w:val="00175ED7"/>
    <w:rsid w:val="00175EF2"/>
    <w:rsid w:val="00176019"/>
    <w:rsid w:val="00176191"/>
    <w:rsid w:val="00176335"/>
    <w:rsid w:val="00176414"/>
    <w:rsid w:val="00176481"/>
    <w:rsid w:val="00176BDB"/>
    <w:rsid w:val="0017714C"/>
    <w:rsid w:val="001771E6"/>
    <w:rsid w:val="0017722E"/>
    <w:rsid w:val="00177482"/>
    <w:rsid w:val="0017761E"/>
    <w:rsid w:val="00177711"/>
    <w:rsid w:val="0017794E"/>
    <w:rsid w:val="0017799C"/>
    <w:rsid w:val="00177A0D"/>
    <w:rsid w:val="00177AC2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2AC"/>
    <w:rsid w:val="001815C9"/>
    <w:rsid w:val="00181753"/>
    <w:rsid w:val="001817A5"/>
    <w:rsid w:val="001817BA"/>
    <w:rsid w:val="001817F3"/>
    <w:rsid w:val="0018180B"/>
    <w:rsid w:val="00181A7A"/>
    <w:rsid w:val="00181A93"/>
    <w:rsid w:val="00181AF3"/>
    <w:rsid w:val="00181AFB"/>
    <w:rsid w:val="00181B3A"/>
    <w:rsid w:val="00181CB1"/>
    <w:rsid w:val="001820B2"/>
    <w:rsid w:val="001821E9"/>
    <w:rsid w:val="0018238B"/>
    <w:rsid w:val="00182436"/>
    <w:rsid w:val="0018246F"/>
    <w:rsid w:val="00182516"/>
    <w:rsid w:val="0018269F"/>
    <w:rsid w:val="00182718"/>
    <w:rsid w:val="0018275D"/>
    <w:rsid w:val="00182788"/>
    <w:rsid w:val="00182CFB"/>
    <w:rsid w:val="00182E3A"/>
    <w:rsid w:val="00182FBF"/>
    <w:rsid w:val="00182FCF"/>
    <w:rsid w:val="00183406"/>
    <w:rsid w:val="0018350D"/>
    <w:rsid w:val="00183632"/>
    <w:rsid w:val="001836DF"/>
    <w:rsid w:val="00183834"/>
    <w:rsid w:val="001838BF"/>
    <w:rsid w:val="0018398C"/>
    <w:rsid w:val="00183A9E"/>
    <w:rsid w:val="00183ADB"/>
    <w:rsid w:val="00183CB7"/>
    <w:rsid w:val="00183CC6"/>
    <w:rsid w:val="00183CE1"/>
    <w:rsid w:val="00183F11"/>
    <w:rsid w:val="0018400D"/>
    <w:rsid w:val="001840B1"/>
    <w:rsid w:val="001840D5"/>
    <w:rsid w:val="001840F5"/>
    <w:rsid w:val="001842C9"/>
    <w:rsid w:val="00184A29"/>
    <w:rsid w:val="00184DAB"/>
    <w:rsid w:val="00184F51"/>
    <w:rsid w:val="00184F7A"/>
    <w:rsid w:val="00185257"/>
    <w:rsid w:val="001854D1"/>
    <w:rsid w:val="001855BB"/>
    <w:rsid w:val="00185700"/>
    <w:rsid w:val="00185830"/>
    <w:rsid w:val="00185ADE"/>
    <w:rsid w:val="00185BF2"/>
    <w:rsid w:val="00185C6E"/>
    <w:rsid w:val="00185E59"/>
    <w:rsid w:val="00185F10"/>
    <w:rsid w:val="00185F55"/>
    <w:rsid w:val="00185FDA"/>
    <w:rsid w:val="00186148"/>
    <w:rsid w:val="0018625D"/>
    <w:rsid w:val="00186395"/>
    <w:rsid w:val="001863E3"/>
    <w:rsid w:val="00186430"/>
    <w:rsid w:val="001865A2"/>
    <w:rsid w:val="0018668F"/>
    <w:rsid w:val="00186837"/>
    <w:rsid w:val="001868B4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3CF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173"/>
    <w:rsid w:val="00190239"/>
    <w:rsid w:val="00190716"/>
    <w:rsid w:val="001908C5"/>
    <w:rsid w:val="00190927"/>
    <w:rsid w:val="0019093D"/>
    <w:rsid w:val="00190BD5"/>
    <w:rsid w:val="00190C5A"/>
    <w:rsid w:val="00190CD9"/>
    <w:rsid w:val="00190D6A"/>
    <w:rsid w:val="00191100"/>
    <w:rsid w:val="001911E7"/>
    <w:rsid w:val="00191727"/>
    <w:rsid w:val="00191CBB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445"/>
    <w:rsid w:val="00193495"/>
    <w:rsid w:val="00193638"/>
    <w:rsid w:val="00193987"/>
    <w:rsid w:val="00193A09"/>
    <w:rsid w:val="00193D9F"/>
    <w:rsid w:val="001942C5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32"/>
    <w:rsid w:val="00196456"/>
    <w:rsid w:val="00196700"/>
    <w:rsid w:val="001969CD"/>
    <w:rsid w:val="00196A70"/>
    <w:rsid w:val="00196B02"/>
    <w:rsid w:val="00196B90"/>
    <w:rsid w:val="00196DE8"/>
    <w:rsid w:val="00196FF4"/>
    <w:rsid w:val="00197006"/>
    <w:rsid w:val="00197184"/>
    <w:rsid w:val="001972A0"/>
    <w:rsid w:val="0019734F"/>
    <w:rsid w:val="001973B5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0FCC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D52"/>
    <w:rsid w:val="001A2D8E"/>
    <w:rsid w:val="001A2E51"/>
    <w:rsid w:val="001A2FD5"/>
    <w:rsid w:val="001A3037"/>
    <w:rsid w:val="001A30FB"/>
    <w:rsid w:val="001A3282"/>
    <w:rsid w:val="001A3312"/>
    <w:rsid w:val="001A3406"/>
    <w:rsid w:val="001A353E"/>
    <w:rsid w:val="001A35B5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0A7"/>
    <w:rsid w:val="001A45E8"/>
    <w:rsid w:val="001A4B65"/>
    <w:rsid w:val="001A4D6B"/>
    <w:rsid w:val="001A4DDA"/>
    <w:rsid w:val="001A4EDF"/>
    <w:rsid w:val="001A4FD0"/>
    <w:rsid w:val="001A502E"/>
    <w:rsid w:val="001A507F"/>
    <w:rsid w:val="001A52D9"/>
    <w:rsid w:val="001A54E3"/>
    <w:rsid w:val="001A5778"/>
    <w:rsid w:val="001A598C"/>
    <w:rsid w:val="001A5B11"/>
    <w:rsid w:val="001A5C1C"/>
    <w:rsid w:val="001A5D7B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DAB"/>
    <w:rsid w:val="001A6DFC"/>
    <w:rsid w:val="001A6E27"/>
    <w:rsid w:val="001A6F39"/>
    <w:rsid w:val="001A6F8F"/>
    <w:rsid w:val="001A6FCA"/>
    <w:rsid w:val="001A706D"/>
    <w:rsid w:val="001A7075"/>
    <w:rsid w:val="001A7098"/>
    <w:rsid w:val="001A71EB"/>
    <w:rsid w:val="001A72EE"/>
    <w:rsid w:val="001A759D"/>
    <w:rsid w:val="001A764F"/>
    <w:rsid w:val="001A76ED"/>
    <w:rsid w:val="001A7826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F7"/>
    <w:rsid w:val="001B0769"/>
    <w:rsid w:val="001B0A0E"/>
    <w:rsid w:val="001B0D53"/>
    <w:rsid w:val="001B0D79"/>
    <w:rsid w:val="001B144C"/>
    <w:rsid w:val="001B1565"/>
    <w:rsid w:val="001B19CC"/>
    <w:rsid w:val="001B1AFA"/>
    <w:rsid w:val="001B1B3F"/>
    <w:rsid w:val="001B1F32"/>
    <w:rsid w:val="001B1FCA"/>
    <w:rsid w:val="001B258F"/>
    <w:rsid w:val="001B2690"/>
    <w:rsid w:val="001B275B"/>
    <w:rsid w:val="001B2993"/>
    <w:rsid w:val="001B2AEB"/>
    <w:rsid w:val="001B2B14"/>
    <w:rsid w:val="001B2C04"/>
    <w:rsid w:val="001B2C18"/>
    <w:rsid w:val="001B2C1D"/>
    <w:rsid w:val="001B2C57"/>
    <w:rsid w:val="001B2DCB"/>
    <w:rsid w:val="001B2ED5"/>
    <w:rsid w:val="001B2F81"/>
    <w:rsid w:val="001B31A9"/>
    <w:rsid w:val="001B32DA"/>
    <w:rsid w:val="001B345E"/>
    <w:rsid w:val="001B3596"/>
    <w:rsid w:val="001B359F"/>
    <w:rsid w:val="001B35C1"/>
    <w:rsid w:val="001B3754"/>
    <w:rsid w:val="001B39B9"/>
    <w:rsid w:val="001B3A10"/>
    <w:rsid w:val="001B3EA2"/>
    <w:rsid w:val="001B4158"/>
    <w:rsid w:val="001B4371"/>
    <w:rsid w:val="001B45A6"/>
    <w:rsid w:val="001B45CB"/>
    <w:rsid w:val="001B462D"/>
    <w:rsid w:val="001B47BD"/>
    <w:rsid w:val="001B4934"/>
    <w:rsid w:val="001B4A4F"/>
    <w:rsid w:val="001B4B9E"/>
    <w:rsid w:val="001B4DAA"/>
    <w:rsid w:val="001B4DEB"/>
    <w:rsid w:val="001B4F5E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629"/>
    <w:rsid w:val="001B5BE3"/>
    <w:rsid w:val="001B5D3C"/>
    <w:rsid w:val="001B6015"/>
    <w:rsid w:val="001B677C"/>
    <w:rsid w:val="001B6806"/>
    <w:rsid w:val="001B6A11"/>
    <w:rsid w:val="001B6A6C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E03"/>
    <w:rsid w:val="001B7E70"/>
    <w:rsid w:val="001C0056"/>
    <w:rsid w:val="001C0085"/>
    <w:rsid w:val="001C012B"/>
    <w:rsid w:val="001C0401"/>
    <w:rsid w:val="001C0523"/>
    <w:rsid w:val="001C0544"/>
    <w:rsid w:val="001C063F"/>
    <w:rsid w:val="001C0766"/>
    <w:rsid w:val="001C0868"/>
    <w:rsid w:val="001C0874"/>
    <w:rsid w:val="001C0883"/>
    <w:rsid w:val="001C09C8"/>
    <w:rsid w:val="001C09D8"/>
    <w:rsid w:val="001C0A40"/>
    <w:rsid w:val="001C0AAD"/>
    <w:rsid w:val="001C13E4"/>
    <w:rsid w:val="001C14B7"/>
    <w:rsid w:val="001C16A9"/>
    <w:rsid w:val="001C1735"/>
    <w:rsid w:val="001C1922"/>
    <w:rsid w:val="001C19EB"/>
    <w:rsid w:val="001C1A50"/>
    <w:rsid w:val="001C1AA2"/>
    <w:rsid w:val="001C1AEF"/>
    <w:rsid w:val="001C1CB6"/>
    <w:rsid w:val="001C1CCC"/>
    <w:rsid w:val="001C1E53"/>
    <w:rsid w:val="001C1F3C"/>
    <w:rsid w:val="001C211D"/>
    <w:rsid w:val="001C215D"/>
    <w:rsid w:val="001C260B"/>
    <w:rsid w:val="001C26A4"/>
    <w:rsid w:val="001C274E"/>
    <w:rsid w:val="001C2798"/>
    <w:rsid w:val="001C2A8B"/>
    <w:rsid w:val="001C2ABF"/>
    <w:rsid w:val="001C2B07"/>
    <w:rsid w:val="001C2CFC"/>
    <w:rsid w:val="001C3137"/>
    <w:rsid w:val="001C33D9"/>
    <w:rsid w:val="001C3434"/>
    <w:rsid w:val="001C3474"/>
    <w:rsid w:val="001C358F"/>
    <w:rsid w:val="001C372F"/>
    <w:rsid w:val="001C38A4"/>
    <w:rsid w:val="001C3DC6"/>
    <w:rsid w:val="001C3E02"/>
    <w:rsid w:val="001C3EEB"/>
    <w:rsid w:val="001C42B3"/>
    <w:rsid w:val="001C431B"/>
    <w:rsid w:val="001C46E4"/>
    <w:rsid w:val="001C484D"/>
    <w:rsid w:val="001C4938"/>
    <w:rsid w:val="001C49BF"/>
    <w:rsid w:val="001C4A39"/>
    <w:rsid w:val="001C4B38"/>
    <w:rsid w:val="001C4D82"/>
    <w:rsid w:val="001C4F5F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89B"/>
    <w:rsid w:val="001C58A6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455"/>
    <w:rsid w:val="001C657F"/>
    <w:rsid w:val="001C66D2"/>
    <w:rsid w:val="001C67AF"/>
    <w:rsid w:val="001C6A27"/>
    <w:rsid w:val="001C6BB6"/>
    <w:rsid w:val="001C6CBD"/>
    <w:rsid w:val="001C6EFF"/>
    <w:rsid w:val="001C7235"/>
    <w:rsid w:val="001C77E9"/>
    <w:rsid w:val="001C78F0"/>
    <w:rsid w:val="001C7D20"/>
    <w:rsid w:val="001C7F47"/>
    <w:rsid w:val="001C7F81"/>
    <w:rsid w:val="001D006C"/>
    <w:rsid w:val="001D0144"/>
    <w:rsid w:val="001D01C3"/>
    <w:rsid w:val="001D02DC"/>
    <w:rsid w:val="001D0367"/>
    <w:rsid w:val="001D041B"/>
    <w:rsid w:val="001D0439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58"/>
    <w:rsid w:val="001D125F"/>
    <w:rsid w:val="001D16DC"/>
    <w:rsid w:val="001D174D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CE"/>
    <w:rsid w:val="001D3863"/>
    <w:rsid w:val="001D3B0A"/>
    <w:rsid w:val="001D3BCA"/>
    <w:rsid w:val="001D4309"/>
    <w:rsid w:val="001D43C0"/>
    <w:rsid w:val="001D4461"/>
    <w:rsid w:val="001D448E"/>
    <w:rsid w:val="001D459C"/>
    <w:rsid w:val="001D472A"/>
    <w:rsid w:val="001D4828"/>
    <w:rsid w:val="001D4884"/>
    <w:rsid w:val="001D4969"/>
    <w:rsid w:val="001D4AF0"/>
    <w:rsid w:val="001D4E04"/>
    <w:rsid w:val="001D4E13"/>
    <w:rsid w:val="001D4F24"/>
    <w:rsid w:val="001D4F85"/>
    <w:rsid w:val="001D4FD2"/>
    <w:rsid w:val="001D506F"/>
    <w:rsid w:val="001D50DB"/>
    <w:rsid w:val="001D52CF"/>
    <w:rsid w:val="001D530B"/>
    <w:rsid w:val="001D534F"/>
    <w:rsid w:val="001D569C"/>
    <w:rsid w:val="001D5775"/>
    <w:rsid w:val="001D57BC"/>
    <w:rsid w:val="001D596C"/>
    <w:rsid w:val="001D5A18"/>
    <w:rsid w:val="001D5C7D"/>
    <w:rsid w:val="001D6503"/>
    <w:rsid w:val="001D651D"/>
    <w:rsid w:val="001D6650"/>
    <w:rsid w:val="001D6760"/>
    <w:rsid w:val="001D680C"/>
    <w:rsid w:val="001D6B6D"/>
    <w:rsid w:val="001D6B9E"/>
    <w:rsid w:val="001D6E61"/>
    <w:rsid w:val="001D6F30"/>
    <w:rsid w:val="001D700D"/>
    <w:rsid w:val="001D7260"/>
    <w:rsid w:val="001D7596"/>
    <w:rsid w:val="001D7816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73"/>
    <w:rsid w:val="001E0BA2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51E"/>
    <w:rsid w:val="001E266E"/>
    <w:rsid w:val="001E27CD"/>
    <w:rsid w:val="001E2D0D"/>
    <w:rsid w:val="001E2DEB"/>
    <w:rsid w:val="001E2EEF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B2"/>
    <w:rsid w:val="001E5D1F"/>
    <w:rsid w:val="001E5EBF"/>
    <w:rsid w:val="001E5FBA"/>
    <w:rsid w:val="001E6106"/>
    <w:rsid w:val="001E619A"/>
    <w:rsid w:val="001E6313"/>
    <w:rsid w:val="001E638B"/>
    <w:rsid w:val="001E68EE"/>
    <w:rsid w:val="001E695D"/>
    <w:rsid w:val="001E6B2E"/>
    <w:rsid w:val="001E6BDA"/>
    <w:rsid w:val="001E6C1B"/>
    <w:rsid w:val="001E6E6C"/>
    <w:rsid w:val="001E719A"/>
    <w:rsid w:val="001E72D8"/>
    <w:rsid w:val="001E739A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21"/>
    <w:rsid w:val="001F0546"/>
    <w:rsid w:val="001F066C"/>
    <w:rsid w:val="001F0772"/>
    <w:rsid w:val="001F0BD6"/>
    <w:rsid w:val="001F0BE1"/>
    <w:rsid w:val="001F0DDF"/>
    <w:rsid w:val="001F0FB5"/>
    <w:rsid w:val="001F116F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339"/>
    <w:rsid w:val="001F33A0"/>
    <w:rsid w:val="001F35A8"/>
    <w:rsid w:val="001F35C0"/>
    <w:rsid w:val="001F368A"/>
    <w:rsid w:val="001F37E9"/>
    <w:rsid w:val="001F3817"/>
    <w:rsid w:val="001F3920"/>
    <w:rsid w:val="001F39AB"/>
    <w:rsid w:val="001F39E2"/>
    <w:rsid w:val="001F3E29"/>
    <w:rsid w:val="001F423E"/>
    <w:rsid w:val="001F4282"/>
    <w:rsid w:val="001F44A3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3E4"/>
    <w:rsid w:val="001F54AC"/>
    <w:rsid w:val="001F5741"/>
    <w:rsid w:val="001F58C2"/>
    <w:rsid w:val="001F5C95"/>
    <w:rsid w:val="001F5C9E"/>
    <w:rsid w:val="001F5E73"/>
    <w:rsid w:val="001F5ED8"/>
    <w:rsid w:val="001F5F10"/>
    <w:rsid w:val="001F61AE"/>
    <w:rsid w:val="001F6206"/>
    <w:rsid w:val="001F6336"/>
    <w:rsid w:val="001F63F6"/>
    <w:rsid w:val="001F644E"/>
    <w:rsid w:val="001F6544"/>
    <w:rsid w:val="001F6640"/>
    <w:rsid w:val="001F6DAF"/>
    <w:rsid w:val="001F6E45"/>
    <w:rsid w:val="001F707D"/>
    <w:rsid w:val="001F7317"/>
    <w:rsid w:val="001F73D0"/>
    <w:rsid w:val="001F740A"/>
    <w:rsid w:val="001F747D"/>
    <w:rsid w:val="001F7637"/>
    <w:rsid w:val="001F780B"/>
    <w:rsid w:val="001F7969"/>
    <w:rsid w:val="001F798D"/>
    <w:rsid w:val="001F7BA8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1037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1EB0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49B"/>
    <w:rsid w:val="00203A6E"/>
    <w:rsid w:val="00203B47"/>
    <w:rsid w:val="00203C82"/>
    <w:rsid w:val="00203D30"/>
    <w:rsid w:val="00203DE5"/>
    <w:rsid w:val="00203EC1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5432"/>
    <w:rsid w:val="002054A5"/>
    <w:rsid w:val="0020550F"/>
    <w:rsid w:val="00205628"/>
    <w:rsid w:val="00205635"/>
    <w:rsid w:val="00205698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F6"/>
    <w:rsid w:val="00207350"/>
    <w:rsid w:val="0020744D"/>
    <w:rsid w:val="00207613"/>
    <w:rsid w:val="00207615"/>
    <w:rsid w:val="002076D2"/>
    <w:rsid w:val="00207847"/>
    <w:rsid w:val="002078D3"/>
    <w:rsid w:val="00207AA7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174"/>
    <w:rsid w:val="00210220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DF1"/>
    <w:rsid w:val="00210F1F"/>
    <w:rsid w:val="00210F42"/>
    <w:rsid w:val="00210FE3"/>
    <w:rsid w:val="00211042"/>
    <w:rsid w:val="002112DD"/>
    <w:rsid w:val="00211345"/>
    <w:rsid w:val="00211413"/>
    <w:rsid w:val="002114FA"/>
    <w:rsid w:val="00211514"/>
    <w:rsid w:val="002115D4"/>
    <w:rsid w:val="00211816"/>
    <w:rsid w:val="00211B63"/>
    <w:rsid w:val="00211D31"/>
    <w:rsid w:val="00211DD9"/>
    <w:rsid w:val="00211EAE"/>
    <w:rsid w:val="00211F1E"/>
    <w:rsid w:val="0021247A"/>
    <w:rsid w:val="00212656"/>
    <w:rsid w:val="002126BA"/>
    <w:rsid w:val="0021271E"/>
    <w:rsid w:val="002127FE"/>
    <w:rsid w:val="00212816"/>
    <w:rsid w:val="00212AEF"/>
    <w:rsid w:val="00212C6E"/>
    <w:rsid w:val="00212C86"/>
    <w:rsid w:val="00212CB6"/>
    <w:rsid w:val="00212CD3"/>
    <w:rsid w:val="00212F8E"/>
    <w:rsid w:val="00212FF2"/>
    <w:rsid w:val="002130BD"/>
    <w:rsid w:val="00213273"/>
    <w:rsid w:val="0021328C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B17"/>
    <w:rsid w:val="00216BBF"/>
    <w:rsid w:val="00216C68"/>
    <w:rsid w:val="00216D0D"/>
    <w:rsid w:val="00217135"/>
    <w:rsid w:val="002171A0"/>
    <w:rsid w:val="00217311"/>
    <w:rsid w:val="0021736D"/>
    <w:rsid w:val="00217484"/>
    <w:rsid w:val="002174B2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8BE"/>
    <w:rsid w:val="0022091D"/>
    <w:rsid w:val="002209D5"/>
    <w:rsid w:val="00220A21"/>
    <w:rsid w:val="00220B52"/>
    <w:rsid w:val="00220E71"/>
    <w:rsid w:val="00220E92"/>
    <w:rsid w:val="00220F78"/>
    <w:rsid w:val="00221022"/>
    <w:rsid w:val="002211EC"/>
    <w:rsid w:val="0022124D"/>
    <w:rsid w:val="0022135D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9D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AF"/>
    <w:rsid w:val="00223512"/>
    <w:rsid w:val="00223708"/>
    <w:rsid w:val="00223763"/>
    <w:rsid w:val="00223833"/>
    <w:rsid w:val="00223ACD"/>
    <w:rsid w:val="00223C5C"/>
    <w:rsid w:val="00223C75"/>
    <w:rsid w:val="00223F07"/>
    <w:rsid w:val="0022407E"/>
    <w:rsid w:val="0022408E"/>
    <w:rsid w:val="002241CE"/>
    <w:rsid w:val="00224312"/>
    <w:rsid w:val="002243F4"/>
    <w:rsid w:val="002245DF"/>
    <w:rsid w:val="002246D0"/>
    <w:rsid w:val="00224889"/>
    <w:rsid w:val="002248AC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5FE"/>
    <w:rsid w:val="002269A7"/>
    <w:rsid w:val="00226A52"/>
    <w:rsid w:val="00226AE0"/>
    <w:rsid w:val="00226B04"/>
    <w:rsid w:val="00226B62"/>
    <w:rsid w:val="00226BD3"/>
    <w:rsid w:val="00226F6E"/>
    <w:rsid w:val="0022735A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4F1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1B5"/>
    <w:rsid w:val="002327B3"/>
    <w:rsid w:val="002327D2"/>
    <w:rsid w:val="0023280E"/>
    <w:rsid w:val="0023287C"/>
    <w:rsid w:val="00232A13"/>
    <w:rsid w:val="00232C42"/>
    <w:rsid w:val="00232C77"/>
    <w:rsid w:val="00232CE9"/>
    <w:rsid w:val="00232DA5"/>
    <w:rsid w:val="00232E9D"/>
    <w:rsid w:val="00232ED7"/>
    <w:rsid w:val="0023324F"/>
    <w:rsid w:val="0023354C"/>
    <w:rsid w:val="002338AB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841"/>
    <w:rsid w:val="0023492B"/>
    <w:rsid w:val="002349C5"/>
    <w:rsid w:val="00234A69"/>
    <w:rsid w:val="00234B73"/>
    <w:rsid w:val="00234C29"/>
    <w:rsid w:val="00234D73"/>
    <w:rsid w:val="0023508A"/>
    <w:rsid w:val="00235091"/>
    <w:rsid w:val="002350E3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AF9"/>
    <w:rsid w:val="00236D73"/>
    <w:rsid w:val="00236E08"/>
    <w:rsid w:val="00236E77"/>
    <w:rsid w:val="00236F71"/>
    <w:rsid w:val="0023702C"/>
    <w:rsid w:val="00237048"/>
    <w:rsid w:val="00237149"/>
    <w:rsid w:val="0023725E"/>
    <w:rsid w:val="002373FC"/>
    <w:rsid w:val="00237461"/>
    <w:rsid w:val="002375AD"/>
    <w:rsid w:val="002375C5"/>
    <w:rsid w:val="002376D5"/>
    <w:rsid w:val="002378F2"/>
    <w:rsid w:val="00237B64"/>
    <w:rsid w:val="00237B8A"/>
    <w:rsid w:val="00237C6F"/>
    <w:rsid w:val="00237D22"/>
    <w:rsid w:val="00237DC6"/>
    <w:rsid w:val="0024029F"/>
    <w:rsid w:val="0024071C"/>
    <w:rsid w:val="002407AC"/>
    <w:rsid w:val="00240956"/>
    <w:rsid w:val="00240B73"/>
    <w:rsid w:val="00240B7D"/>
    <w:rsid w:val="00240D3E"/>
    <w:rsid w:val="00240D4B"/>
    <w:rsid w:val="00240F65"/>
    <w:rsid w:val="00240FDB"/>
    <w:rsid w:val="0024103F"/>
    <w:rsid w:val="00241203"/>
    <w:rsid w:val="0024139D"/>
    <w:rsid w:val="00241526"/>
    <w:rsid w:val="0024155B"/>
    <w:rsid w:val="0024158F"/>
    <w:rsid w:val="002415CA"/>
    <w:rsid w:val="00241C7B"/>
    <w:rsid w:val="00241D6D"/>
    <w:rsid w:val="002421F2"/>
    <w:rsid w:val="002427C3"/>
    <w:rsid w:val="0024284B"/>
    <w:rsid w:val="0024286B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404"/>
    <w:rsid w:val="002438BD"/>
    <w:rsid w:val="00243ACD"/>
    <w:rsid w:val="00243D7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E77"/>
    <w:rsid w:val="00244F5F"/>
    <w:rsid w:val="0024520E"/>
    <w:rsid w:val="0024530E"/>
    <w:rsid w:val="0024534E"/>
    <w:rsid w:val="00245439"/>
    <w:rsid w:val="00245492"/>
    <w:rsid w:val="002457DC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660"/>
    <w:rsid w:val="0024766C"/>
    <w:rsid w:val="00247703"/>
    <w:rsid w:val="00247801"/>
    <w:rsid w:val="00247842"/>
    <w:rsid w:val="0024785A"/>
    <w:rsid w:val="002478EA"/>
    <w:rsid w:val="00247B6F"/>
    <w:rsid w:val="00247BF7"/>
    <w:rsid w:val="00247C51"/>
    <w:rsid w:val="00247C86"/>
    <w:rsid w:val="00247C92"/>
    <w:rsid w:val="00247CA6"/>
    <w:rsid w:val="00247DC7"/>
    <w:rsid w:val="00247DD1"/>
    <w:rsid w:val="00250085"/>
    <w:rsid w:val="0025040C"/>
    <w:rsid w:val="00250472"/>
    <w:rsid w:val="002506F5"/>
    <w:rsid w:val="0025072C"/>
    <w:rsid w:val="00250D9C"/>
    <w:rsid w:val="00250EA2"/>
    <w:rsid w:val="00250FF7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9C2"/>
    <w:rsid w:val="00251C43"/>
    <w:rsid w:val="00251CF7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689"/>
    <w:rsid w:val="0025286E"/>
    <w:rsid w:val="0025289F"/>
    <w:rsid w:val="00252A12"/>
    <w:rsid w:val="00252B6F"/>
    <w:rsid w:val="00252C12"/>
    <w:rsid w:val="002530D6"/>
    <w:rsid w:val="002530D9"/>
    <w:rsid w:val="00253110"/>
    <w:rsid w:val="002531E0"/>
    <w:rsid w:val="0025325D"/>
    <w:rsid w:val="00253270"/>
    <w:rsid w:val="002533FF"/>
    <w:rsid w:val="00253400"/>
    <w:rsid w:val="0025354A"/>
    <w:rsid w:val="00253643"/>
    <w:rsid w:val="002537F5"/>
    <w:rsid w:val="00253905"/>
    <w:rsid w:val="00253B3A"/>
    <w:rsid w:val="00253B96"/>
    <w:rsid w:val="00253C69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578"/>
    <w:rsid w:val="0025563D"/>
    <w:rsid w:val="0025565E"/>
    <w:rsid w:val="00255F70"/>
    <w:rsid w:val="00255FEE"/>
    <w:rsid w:val="002562EF"/>
    <w:rsid w:val="002568CA"/>
    <w:rsid w:val="002569C1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62"/>
    <w:rsid w:val="00257D3E"/>
    <w:rsid w:val="00257D8B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D9B"/>
    <w:rsid w:val="00260DCA"/>
    <w:rsid w:val="00260FA2"/>
    <w:rsid w:val="00260FAD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D48"/>
    <w:rsid w:val="00262E41"/>
    <w:rsid w:val="00262E5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F4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1A3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67"/>
    <w:rsid w:val="00266AB2"/>
    <w:rsid w:val="00266C24"/>
    <w:rsid w:val="00266C70"/>
    <w:rsid w:val="002670EA"/>
    <w:rsid w:val="0026716C"/>
    <w:rsid w:val="002675D9"/>
    <w:rsid w:val="002676A4"/>
    <w:rsid w:val="00267B76"/>
    <w:rsid w:val="00267D1B"/>
    <w:rsid w:val="00267FC7"/>
    <w:rsid w:val="00270090"/>
    <w:rsid w:val="002701F9"/>
    <w:rsid w:val="0027028A"/>
    <w:rsid w:val="002704A2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C9"/>
    <w:rsid w:val="00271D4C"/>
    <w:rsid w:val="00271D8C"/>
    <w:rsid w:val="00271DA8"/>
    <w:rsid w:val="00271EEF"/>
    <w:rsid w:val="002720E4"/>
    <w:rsid w:val="0027220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EC"/>
    <w:rsid w:val="00273F0C"/>
    <w:rsid w:val="0027404E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309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B92"/>
    <w:rsid w:val="00275BCC"/>
    <w:rsid w:val="00275DE2"/>
    <w:rsid w:val="00275E10"/>
    <w:rsid w:val="00276001"/>
    <w:rsid w:val="0027614A"/>
    <w:rsid w:val="002761F3"/>
    <w:rsid w:val="00276243"/>
    <w:rsid w:val="002764FB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2F7"/>
    <w:rsid w:val="00277512"/>
    <w:rsid w:val="002775C6"/>
    <w:rsid w:val="00277686"/>
    <w:rsid w:val="002777E4"/>
    <w:rsid w:val="00277B08"/>
    <w:rsid w:val="00277E66"/>
    <w:rsid w:val="00277E82"/>
    <w:rsid w:val="00280116"/>
    <w:rsid w:val="002801E2"/>
    <w:rsid w:val="0028031B"/>
    <w:rsid w:val="00280362"/>
    <w:rsid w:val="00280406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BE9"/>
    <w:rsid w:val="00281C86"/>
    <w:rsid w:val="00281D02"/>
    <w:rsid w:val="00281EBB"/>
    <w:rsid w:val="00282072"/>
    <w:rsid w:val="0028210B"/>
    <w:rsid w:val="00282425"/>
    <w:rsid w:val="002825CE"/>
    <w:rsid w:val="002825DE"/>
    <w:rsid w:val="00282740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BA7"/>
    <w:rsid w:val="00284E7F"/>
    <w:rsid w:val="0028508B"/>
    <w:rsid w:val="00285159"/>
    <w:rsid w:val="00285223"/>
    <w:rsid w:val="0028543E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961"/>
    <w:rsid w:val="0028698D"/>
    <w:rsid w:val="002869D5"/>
    <w:rsid w:val="00286AED"/>
    <w:rsid w:val="00286BAC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C2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8FB"/>
    <w:rsid w:val="00290938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4BC"/>
    <w:rsid w:val="002915DA"/>
    <w:rsid w:val="0029178F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66"/>
    <w:rsid w:val="002943CD"/>
    <w:rsid w:val="002944CA"/>
    <w:rsid w:val="00294504"/>
    <w:rsid w:val="00294722"/>
    <w:rsid w:val="002947D0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4A3"/>
    <w:rsid w:val="00295594"/>
    <w:rsid w:val="00295597"/>
    <w:rsid w:val="00295CFD"/>
    <w:rsid w:val="00295F1C"/>
    <w:rsid w:val="002960D8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D8"/>
    <w:rsid w:val="002970B9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97FD4"/>
    <w:rsid w:val="002A025C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14A"/>
    <w:rsid w:val="002A13E5"/>
    <w:rsid w:val="002A16A3"/>
    <w:rsid w:val="002A181A"/>
    <w:rsid w:val="002A18A1"/>
    <w:rsid w:val="002A1A28"/>
    <w:rsid w:val="002A1A57"/>
    <w:rsid w:val="002A1DA1"/>
    <w:rsid w:val="002A205B"/>
    <w:rsid w:val="002A20F8"/>
    <w:rsid w:val="002A247E"/>
    <w:rsid w:val="002A2658"/>
    <w:rsid w:val="002A27A3"/>
    <w:rsid w:val="002A28A2"/>
    <w:rsid w:val="002A28D8"/>
    <w:rsid w:val="002A2A41"/>
    <w:rsid w:val="002A2BB1"/>
    <w:rsid w:val="002A2C31"/>
    <w:rsid w:val="002A2D1F"/>
    <w:rsid w:val="002A2D54"/>
    <w:rsid w:val="002A2D72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7D"/>
    <w:rsid w:val="002A4E20"/>
    <w:rsid w:val="002A4EB2"/>
    <w:rsid w:val="002A4F13"/>
    <w:rsid w:val="002A4FDA"/>
    <w:rsid w:val="002A523D"/>
    <w:rsid w:val="002A5251"/>
    <w:rsid w:val="002A52A2"/>
    <w:rsid w:val="002A52D6"/>
    <w:rsid w:val="002A5446"/>
    <w:rsid w:val="002A55EB"/>
    <w:rsid w:val="002A55EF"/>
    <w:rsid w:val="002A5BF2"/>
    <w:rsid w:val="002A5D12"/>
    <w:rsid w:val="002A5FC1"/>
    <w:rsid w:val="002A6044"/>
    <w:rsid w:val="002A6066"/>
    <w:rsid w:val="002A611C"/>
    <w:rsid w:val="002A61FD"/>
    <w:rsid w:val="002A6306"/>
    <w:rsid w:val="002A6395"/>
    <w:rsid w:val="002A663B"/>
    <w:rsid w:val="002A6688"/>
    <w:rsid w:val="002A6A14"/>
    <w:rsid w:val="002A6B6B"/>
    <w:rsid w:val="002A6B74"/>
    <w:rsid w:val="002A6BA1"/>
    <w:rsid w:val="002A6EF8"/>
    <w:rsid w:val="002A6F4C"/>
    <w:rsid w:val="002A704A"/>
    <w:rsid w:val="002A721F"/>
    <w:rsid w:val="002A732C"/>
    <w:rsid w:val="002A7438"/>
    <w:rsid w:val="002A79BA"/>
    <w:rsid w:val="002A7A6A"/>
    <w:rsid w:val="002A7AB4"/>
    <w:rsid w:val="002A7E19"/>
    <w:rsid w:val="002A7ED9"/>
    <w:rsid w:val="002A7FA5"/>
    <w:rsid w:val="002A7FBE"/>
    <w:rsid w:val="002B003C"/>
    <w:rsid w:val="002B01A3"/>
    <w:rsid w:val="002B02F1"/>
    <w:rsid w:val="002B03AE"/>
    <w:rsid w:val="002B0415"/>
    <w:rsid w:val="002B0584"/>
    <w:rsid w:val="002B0643"/>
    <w:rsid w:val="002B06F0"/>
    <w:rsid w:val="002B06F3"/>
    <w:rsid w:val="002B075E"/>
    <w:rsid w:val="002B07A3"/>
    <w:rsid w:val="002B07BF"/>
    <w:rsid w:val="002B0805"/>
    <w:rsid w:val="002B0907"/>
    <w:rsid w:val="002B0960"/>
    <w:rsid w:val="002B0A08"/>
    <w:rsid w:val="002B0A68"/>
    <w:rsid w:val="002B0BDF"/>
    <w:rsid w:val="002B0C99"/>
    <w:rsid w:val="002B10F9"/>
    <w:rsid w:val="002B1200"/>
    <w:rsid w:val="002B1247"/>
    <w:rsid w:val="002B12C7"/>
    <w:rsid w:val="002B130E"/>
    <w:rsid w:val="002B13FF"/>
    <w:rsid w:val="002B1AFA"/>
    <w:rsid w:val="002B1CEE"/>
    <w:rsid w:val="002B1D6B"/>
    <w:rsid w:val="002B1FBE"/>
    <w:rsid w:val="002B21D6"/>
    <w:rsid w:val="002B2310"/>
    <w:rsid w:val="002B2381"/>
    <w:rsid w:val="002B23AA"/>
    <w:rsid w:val="002B256D"/>
    <w:rsid w:val="002B2691"/>
    <w:rsid w:val="002B27FC"/>
    <w:rsid w:val="002B2A03"/>
    <w:rsid w:val="002B2C92"/>
    <w:rsid w:val="002B2D10"/>
    <w:rsid w:val="002B2EFA"/>
    <w:rsid w:val="002B3081"/>
    <w:rsid w:val="002B318B"/>
    <w:rsid w:val="002B3233"/>
    <w:rsid w:val="002B32BC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3DEC"/>
    <w:rsid w:val="002B4011"/>
    <w:rsid w:val="002B407F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42A"/>
    <w:rsid w:val="002B7441"/>
    <w:rsid w:val="002B759D"/>
    <w:rsid w:val="002B77D6"/>
    <w:rsid w:val="002B7863"/>
    <w:rsid w:val="002B792B"/>
    <w:rsid w:val="002B799B"/>
    <w:rsid w:val="002B7B70"/>
    <w:rsid w:val="002B7B73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7DF"/>
    <w:rsid w:val="002C0818"/>
    <w:rsid w:val="002C08CD"/>
    <w:rsid w:val="002C0CDA"/>
    <w:rsid w:val="002C0D11"/>
    <w:rsid w:val="002C0FEE"/>
    <w:rsid w:val="002C12E6"/>
    <w:rsid w:val="002C159B"/>
    <w:rsid w:val="002C16B5"/>
    <w:rsid w:val="002C1B17"/>
    <w:rsid w:val="002C1BFE"/>
    <w:rsid w:val="002C203A"/>
    <w:rsid w:val="002C2053"/>
    <w:rsid w:val="002C25A6"/>
    <w:rsid w:val="002C2632"/>
    <w:rsid w:val="002C2779"/>
    <w:rsid w:val="002C27A4"/>
    <w:rsid w:val="002C2859"/>
    <w:rsid w:val="002C286F"/>
    <w:rsid w:val="002C28B9"/>
    <w:rsid w:val="002C28BD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211"/>
    <w:rsid w:val="002C3736"/>
    <w:rsid w:val="002C37A5"/>
    <w:rsid w:val="002C37D1"/>
    <w:rsid w:val="002C38A3"/>
    <w:rsid w:val="002C38AC"/>
    <w:rsid w:val="002C39C3"/>
    <w:rsid w:val="002C3AE4"/>
    <w:rsid w:val="002C3DDB"/>
    <w:rsid w:val="002C3E89"/>
    <w:rsid w:val="002C3FF2"/>
    <w:rsid w:val="002C42AA"/>
    <w:rsid w:val="002C4577"/>
    <w:rsid w:val="002C463E"/>
    <w:rsid w:val="002C4A92"/>
    <w:rsid w:val="002C4AF6"/>
    <w:rsid w:val="002C4C82"/>
    <w:rsid w:val="002C4DD9"/>
    <w:rsid w:val="002C503D"/>
    <w:rsid w:val="002C53F7"/>
    <w:rsid w:val="002C54C7"/>
    <w:rsid w:val="002C5533"/>
    <w:rsid w:val="002C5620"/>
    <w:rsid w:val="002C57F8"/>
    <w:rsid w:val="002C5A6B"/>
    <w:rsid w:val="002C5D8F"/>
    <w:rsid w:val="002C5EAD"/>
    <w:rsid w:val="002C5EDA"/>
    <w:rsid w:val="002C61E0"/>
    <w:rsid w:val="002C624F"/>
    <w:rsid w:val="002C62D7"/>
    <w:rsid w:val="002C640C"/>
    <w:rsid w:val="002C64DE"/>
    <w:rsid w:val="002C6617"/>
    <w:rsid w:val="002C6A7D"/>
    <w:rsid w:val="002C6C6F"/>
    <w:rsid w:val="002C6D3C"/>
    <w:rsid w:val="002C6EDF"/>
    <w:rsid w:val="002C782F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D1"/>
    <w:rsid w:val="002D4314"/>
    <w:rsid w:val="002D4472"/>
    <w:rsid w:val="002D47E5"/>
    <w:rsid w:val="002D4976"/>
    <w:rsid w:val="002D4997"/>
    <w:rsid w:val="002D49E3"/>
    <w:rsid w:val="002D4A54"/>
    <w:rsid w:val="002D4B2F"/>
    <w:rsid w:val="002D4C5A"/>
    <w:rsid w:val="002D4E37"/>
    <w:rsid w:val="002D5133"/>
    <w:rsid w:val="002D52E0"/>
    <w:rsid w:val="002D5390"/>
    <w:rsid w:val="002D54CD"/>
    <w:rsid w:val="002D54EC"/>
    <w:rsid w:val="002D551D"/>
    <w:rsid w:val="002D55B4"/>
    <w:rsid w:val="002D5947"/>
    <w:rsid w:val="002D5969"/>
    <w:rsid w:val="002D5DEA"/>
    <w:rsid w:val="002D5F59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AA"/>
    <w:rsid w:val="002D6BE8"/>
    <w:rsid w:val="002D6DF8"/>
    <w:rsid w:val="002D6F99"/>
    <w:rsid w:val="002D705B"/>
    <w:rsid w:val="002D70A8"/>
    <w:rsid w:val="002D719B"/>
    <w:rsid w:val="002D719C"/>
    <w:rsid w:val="002D71BB"/>
    <w:rsid w:val="002D7235"/>
    <w:rsid w:val="002D73C7"/>
    <w:rsid w:val="002D74FE"/>
    <w:rsid w:val="002D7659"/>
    <w:rsid w:val="002D76E8"/>
    <w:rsid w:val="002D77C3"/>
    <w:rsid w:val="002D7869"/>
    <w:rsid w:val="002D7AF2"/>
    <w:rsid w:val="002D7E49"/>
    <w:rsid w:val="002D7E90"/>
    <w:rsid w:val="002E0001"/>
    <w:rsid w:val="002E030F"/>
    <w:rsid w:val="002E05BC"/>
    <w:rsid w:val="002E05FC"/>
    <w:rsid w:val="002E08BD"/>
    <w:rsid w:val="002E0C1E"/>
    <w:rsid w:val="002E0C67"/>
    <w:rsid w:val="002E0E94"/>
    <w:rsid w:val="002E129F"/>
    <w:rsid w:val="002E14C7"/>
    <w:rsid w:val="002E1511"/>
    <w:rsid w:val="002E15A5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173"/>
    <w:rsid w:val="002E4254"/>
    <w:rsid w:val="002E42B3"/>
    <w:rsid w:val="002E4301"/>
    <w:rsid w:val="002E442E"/>
    <w:rsid w:val="002E4510"/>
    <w:rsid w:val="002E480F"/>
    <w:rsid w:val="002E4938"/>
    <w:rsid w:val="002E4AD4"/>
    <w:rsid w:val="002E4DCA"/>
    <w:rsid w:val="002E4E42"/>
    <w:rsid w:val="002E510C"/>
    <w:rsid w:val="002E5330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6089"/>
    <w:rsid w:val="002E60B7"/>
    <w:rsid w:val="002E6156"/>
    <w:rsid w:val="002E61A2"/>
    <w:rsid w:val="002E63F9"/>
    <w:rsid w:val="002E6809"/>
    <w:rsid w:val="002E6888"/>
    <w:rsid w:val="002E68E9"/>
    <w:rsid w:val="002E6903"/>
    <w:rsid w:val="002E69A5"/>
    <w:rsid w:val="002E6CDF"/>
    <w:rsid w:val="002E6D4B"/>
    <w:rsid w:val="002E6FF5"/>
    <w:rsid w:val="002E71FB"/>
    <w:rsid w:val="002E72E2"/>
    <w:rsid w:val="002E73ED"/>
    <w:rsid w:val="002E73FB"/>
    <w:rsid w:val="002E7493"/>
    <w:rsid w:val="002E75D4"/>
    <w:rsid w:val="002E79D2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DBE"/>
    <w:rsid w:val="002F0E34"/>
    <w:rsid w:val="002F0FED"/>
    <w:rsid w:val="002F128C"/>
    <w:rsid w:val="002F12CF"/>
    <w:rsid w:val="002F134C"/>
    <w:rsid w:val="002F15CF"/>
    <w:rsid w:val="002F1742"/>
    <w:rsid w:val="002F1B07"/>
    <w:rsid w:val="002F1B3C"/>
    <w:rsid w:val="002F1BEF"/>
    <w:rsid w:val="002F1C72"/>
    <w:rsid w:val="002F1E1A"/>
    <w:rsid w:val="002F1E6D"/>
    <w:rsid w:val="002F21C9"/>
    <w:rsid w:val="002F2607"/>
    <w:rsid w:val="002F2728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427"/>
    <w:rsid w:val="002F350D"/>
    <w:rsid w:val="002F3544"/>
    <w:rsid w:val="002F37E7"/>
    <w:rsid w:val="002F3A91"/>
    <w:rsid w:val="002F3E18"/>
    <w:rsid w:val="002F3EC5"/>
    <w:rsid w:val="002F3F16"/>
    <w:rsid w:val="002F410B"/>
    <w:rsid w:val="002F413F"/>
    <w:rsid w:val="002F43C2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C5"/>
    <w:rsid w:val="002F516E"/>
    <w:rsid w:val="002F5312"/>
    <w:rsid w:val="002F5422"/>
    <w:rsid w:val="002F5603"/>
    <w:rsid w:val="002F5634"/>
    <w:rsid w:val="002F566C"/>
    <w:rsid w:val="002F5874"/>
    <w:rsid w:val="002F5881"/>
    <w:rsid w:val="002F5B56"/>
    <w:rsid w:val="002F5B62"/>
    <w:rsid w:val="002F5CA8"/>
    <w:rsid w:val="002F5CD0"/>
    <w:rsid w:val="002F5FDA"/>
    <w:rsid w:val="002F6157"/>
    <w:rsid w:val="002F6330"/>
    <w:rsid w:val="002F63ED"/>
    <w:rsid w:val="002F67C7"/>
    <w:rsid w:val="002F6A9D"/>
    <w:rsid w:val="002F6AC6"/>
    <w:rsid w:val="002F6BDA"/>
    <w:rsid w:val="002F6EDF"/>
    <w:rsid w:val="002F72B4"/>
    <w:rsid w:val="002F75DB"/>
    <w:rsid w:val="002F75FB"/>
    <w:rsid w:val="002F7919"/>
    <w:rsid w:val="002F7B6C"/>
    <w:rsid w:val="002F7B6D"/>
    <w:rsid w:val="002F7D48"/>
    <w:rsid w:val="002F7EC5"/>
    <w:rsid w:val="002F7F8F"/>
    <w:rsid w:val="00300085"/>
    <w:rsid w:val="00300257"/>
    <w:rsid w:val="0030027C"/>
    <w:rsid w:val="00300281"/>
    <w:rsid w:val="00300285"/>
    <w:rsid w:val="003002A8"/>
    <w:rsid w:val="003002FE"/>
    <w:rsid w:val="003003AD"/>
    <w:rsid w:val="0030068F"/>
    <w:rsid w:val="003011C0"/>
    <w:rsid w:val="00301229"/>
    <w:rsid w:val="003012D3"/>
    <w:rsid w:val="003014A4"/>
    <w:rsid w:val="0030184B"/>
    <w:rsid w:val="00301C2E"/>
    <w:rsid w:val="00301D5F"/>
    <w:rsid w:val="00301D71"/>
    <w:rsid w:val="00301DA6"/>
    <w:rsid w:val="00301E53"/>
    <w:rsid w:val="00301EE4"/>
    <w:rsid w:val="00301F74"/>
    <w:rsid w:val="00302158"/>
    <w:rsid w:val="003023FD"/>
    <w:rsid w:val="003024DE"/>
    <w:rsid w:val="00302565"/>
    <w:rsid w:val="00302572"/>
    <w:rsid w:val="00302701"/>
    <w:rsid w:val="00302739"/>
    <w:rsid w:val="00302847"/>
    <w:rsid w:val="00302AF9"/>
    <w:rsid w:val="00302B3C"/>
    <w:rsid w:val="00302B48"/>
    <w:rsid w:val="00302EDE"/>
    <w:rsid w:val="00302F32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8BD"/>
    <w:rsid w:val="00303B5E"/>
    <w:rsid w:val="00303C0A"/>
    <w:rsid w:val="00303CF2"/>
    <w:rsid w:val="0030419E"/>
    <w:rsid w:val="0030436D"/>
    <w:rsid w:val="003044AC"/>
    <w:rsid w:val="00304556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31C"/>
    <w:rsid w:val="003065FB"/>
    <w:rsid w:val="00306785"/>
    <w:rsid w:val="003069C7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902"/>
    <w:rsid w:val="00307A6B"/>
    <w:rsid w:val="00307B27"/>
    <w:rsid w:val="00307B7B"/>
    <w:rsid w:val="00307BAE"/>
    <w:rsid w:val="00307F28"/>
    <w:rsid w:val="00310029"/>
    <w:rsid w:val="003101AF"/>
    <w:rsid w:val="003101DC"/>
    <w:rsid w:val="0031025C"/>
    <w:rsid w:val="0031049F"/>
    <w:rsid w:val="00310676"/>
    <w:rsid w:val="0031085A"/>
    <w:rsid w:val="00310A06"/>
    <w:rsid w:val="00310A3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48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945"/>
    <w:rsid w:val="00312A8D"/>
    <w:rsid w:val="00312ABB"/>
    <w:rsid w:val="00312F03"/>
    <w:rsid w:val="0031314A"/>
    <w:rsid w:val="0031314D"/>
    <w:rsid w:val="003131D1"/>
    <w:rsid w:val="003132A1"/>
    <w:rsid w:val="00313572"/>
    <w:rsid w:val="003135AF"/>
    <w:rsid w:val="003136A0"/>
    <w:rsid w:val="00313765"/>
    <w:rsid w:val="003137A0"/>
    <w:rsid w:val="003137DB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447"/>
    <w:rsid w:val="00314579"/>
    <w:rsid w:val="003146FD"/>
    <w:rsid w:val="00314CBB"/>
    <w:rsid w:val="00315049"/>
    <w:rsid w:val="003151D3"/>
    <w:rsid w:val="003153C4"/>
    <w:rsid w:val="003155A8"/>
    <w:rsid w:val="003156EB"/>
    <w:rsid w:val="0031599D"/>
    <w:rsid w:val="00315B5C"/>
    <w:rsid w:val="00315D6E"/>
    <w:rsid w:val="00316064"/>
    <w:rsid w:val="00316160"/>
    <w:rsid w:val="003162DA"/>
    <w:rsid w:val="00316462"/>
    <w:rsid w:val="00316681"/>
    <w:rsid w:val="003169AF"/>
    <w:rsid w:val="003169EB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DE"/>
    <w:rsid w:val="00317203"/>
    <w:rsid w:val="00317501"/>
    <w:rsid w:val="00317547"/>
    <w:rsid w:val="00317595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2007F"/>
    <w:rsid w:val="0032013F"/>
    <w:rsid w:val="0032015F"/>
    <w:rsid w:val="0032016E"/>
    <w:rsid w:val="0032018E"/>
    <w:rsid w:val="003201BF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D7"/>
    <w:rsid w:val="00321CE2"/>
    <w:rsid w:val="00322024"/>
    <w:rsid w:val="0032215A"/>
    <w:rsid w:val="00322264"/>
    <w:rsid w:val="00322297"/>
    <w:rsid w:val="003222A0"/>
    <w:rsid w:val="00322BC3"/>
    <w:rsid w:val="00322C2B"/>
    <w:rsid w:val="00322E3B"/>
    <w:rsid w:val="00322FE2"/>
    <w:rsid w:val="003232F2"/>
    <w:rsid w:val="003233B5"/>
    <w:rsid w:val="0032369B"/>
    <w:rsid w:val="00323745"/>
    <w:rsid w:val="003237A1"/>
    <w:rsid w:val="003239ED"/>
    <w:rsid w:val="00323ACC"/>
    <w:rsid w:val="00323D4E"/>
    <w:rsid w:val="00323D9C"/>
    <w:rsid w:val="00323E4F"/>
    <w:rsid w:val="00323FAD"/>
    <w:rsid w:val="00324089"/>
    <w:rsid w:val="003242D7"/>
    <w:rsid w:val="00324301"/>
    <w:rsid w:val="00324304"/>
    <w:rsid w:val="00324701"/>
    <w:rsid w:val="0032489D"/>
    <w:rsid w:val="003249F8"/>
    <w:rsid w:val="00324A98"/>
    <w:rsid w:val="00324B70"/>
    <w:rsid w:val="00324E51"/>
    <w:rsid w:val="00325352"/>
    <w:rsid w:val="003253F7"/>
    <w:rsid w:val="0032556B"/>
    <w:rsid w:val="00325650"/>
    <w:rsid w:val="003256BA"/>
    <w:rsid w:val="0032578A"/>
    <w:rsid w:val="0032582B"/>
    <w:rsid w:val="003258A3"/>
    <w:rsid w:val="00325BB3"/>
    <w:rsid w:val="00326099"/>
    <w:rsid w:val="003261A5"/>
    <w:rsid w:val="00326331"/>
    <w:rsid w:val="00326384"/>
    <w:rsid w:val="003264A6"/>
    <w:rsid w:val="0032651E"/>
    <w:rsid w:val="0032659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943"/>
    <w:rsid w:val="00327A50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8C4"/>
    <w:rsid w:val="0033092A"/>
    <w:rsid w:val="00330C30"/>
    <w:rsid w:val="00330CB7"/>
    <w:rsid w:val="00330DAB"/>
    <w:rsid w:val="00330DE8"/>
    <w:rsid w:val="00330F60"/>
    <w:rsid w:val="00330F83"/>
    <w:rsid w:val="00331061"/>
    <w:rsid w:val="003311F9"/>
    <w:rsid w:val="00331329"/>
    <w:rsid w:val="0033134F"/>
    <w:rsid w:val="003315B5"/>
    <w:rsid w:val="003316C2"/>
    <w:rsid w:val="0033181D"/>
    <w:rsid w:val="0033193B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EB"/>
    <w:rsid w:val="00332C63"/>
    <w:rsid w:val="00332D2A"/>
    <w:rsid w:val="00332DB9"/>
    <w:rsid w:val="00332DC0"/>
    <w:rsid w:val="00332DE4"/>
    <w:rsid w:val="00332FF8"/>
    <w:rsid w:val="0033321D"/>
    <w:rsid w:val="00333BE3"/>
    <w:rsid w:val="00333E53"/>
    <w:rsid w:val="0033425F"/>
    <w:rsid w:val="00334515"/>
    <w:rsid w:val="0033472B"/>
    <w:rsid w:val="00334C40"/>
    <w:rsid w:val="00334CA1"/>
    <w:rsid w:val="00334CE7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04D"/>
    <w:rsid w:val="0033652D"/>
    <w:rsid w:val="003366A8"/>
    <w:rsid w:val="00336780"/>
    <w:rsid w:val="003367C5"/>
    <w:rsid w:val="0033693B"/>
    <w:rsid w:val="00336DAD"/>
    <w:rsid w:val="00336DB3"/>
    <w:rsid w:val="00337065"/>
    <w:rsid w:val="0033719C"/>
    <w:rsid w:val="0033722F"/>
    <w:rsid w:val="00337337"/>
    <w:rsid w:val="00337367"/>
    <w:rsid w:val="003373E9"/>
    <w:rsid w:val="00337400"/>
    <w:rsid w:val="003374C9"/>
    <w:rsid w:val="00337713"/>
    <w:rsid w:val="0033778B"/>
    <w:rsid w:val="003377AF"/>
    <w:rsid w:val="0033786C"/>
    <w:rsid w:val="00337C39"/>
    <w:rsid w:val="00337C71"/>
    <w:rsid w:val="00337D9D"/>
    <w:rsid w:val="00337FD4"/>
    <w:rsid w:val="00340296"/>
    <w:rsid w:val="003406E3"/>
    <w:rsid w:val="00340A64"/>
    <w:rsid w:val="00340C19"/>
    <w:rsid w:val="00340CC6"/>
    <w:rsid w:val="00340E20"/>
    <w:rsid w:val="00340E58"/>
    <w:rsid w:val="00341087"/>
    <w:rsid w:val="003411D3"/>
    <w:rsid w:val="0034128E"/>
    <w:rsid w:val="003415E5"/>
    <w:rsid w:val="003415E7"/>
    <w:rsid w:val="00341706"/>
    <w:rsid w:val="003418F9"/>
    <w:rsid w:val="00341AD2"/>
    <w:rsid w:val="00341CC4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A6"/>
    <w:rsid w:val="00344005"/>
    <w:rsid w:val="00344147"/>
    <w:rsid w:val="003441FD"/>
    <w:rsid w:val="00344246"/>
    <w:rsid w:val="00344433"/>
    <w:rsid w:val="0034451E"/>
    <w:rsid w:val="00344645"/>
    <w:rsid w:val="003446A5"/>
    <w:rsid w:val="00344725"/>
    <w:rsid w:val="00344901"/>
    <w:rsid w:val="00344DE1"/>
    <w:rsid w:val="00344F59"/>
    <w:rsid w:val="003450A5"/>
    <w:rsid w:val="0034511B"/>
    <w:rsid w:val="003452C8"/>
    <w:rsid w:val="003452D4"/>
    <w:rsid w:val="00345600"/>
    <w:rsid w:val="003457DF"/>
    <w:rsid w:val="00345B88"/>
    <w:rsid w:val="00345BA5"/>
    <w:rsid w:val="00345C6E"/>
    <w:rsid w:val="00345DD4"/>
    <w:rsid w:val="00345E3B"/>
    <w:rsid w:val="003460B1"/>
    <w:rsid w:val="003460E7"/>
    <w:rsid w:val="00346120"/>
    <w:rsid w:val="003461B1"/>
    <w:rsid w:val="003463AB"/>
    <w:rsid w:val="00346606"/>
    <w:rsid w:val="00346840"/>
    <w:rsid w:val="0034692A"/>
    <w:rsid w:val="00346ABF"/>
    <w:rsid w:val="00346AE7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9B6"/>
    <w:rsid w:val="00347AA1"/>
    <w:rsid w:val="00347AA9"/>
    <w:rsid w:val="00347B37"/>
    <w:rsid w:val="00347BDA"/>
    <w:rsid w:val="00347D8A"/>
    <w:rsid w:val="00347E34"/>
    <w:rsid w:val="0035025F"/>
    <w:rsid w:val="0035041A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C19"/>
    <w:rsid w:val="00351C5B"/>
    <w:rsid w:val="00351C98"/>
    <w:rsid w:val="00351E4E"/>
    <w:rsid w:val="00351EF4"/>
    <w:rsid w:val="00351FC3"/>
    <w:rsid w:val="00351FF4"/>
    <w:rsid w:val="0035216E"/>
    <w:rsid w:val="00352322"/>
    <w:rsid w:val="003524EA"/>
    <w:rsid w:val="00352723"/>
    <w:rsid w:val="00352759"/>
    <w:rsid w:val="00352828"/>
    <w:rsid w:val="003528AF"/>
    <w:rsid w:val="00352952"/>
    <w:rsid w:val="00352D2F"/>
    <w:rsid w:val="00352D69"/>
    <w:rsid w:val="00352DAE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C1"/>
    <w:rsid w:val="00354028"/>
    <w:rsid w:val="0035414B"/>
    <w:rsid w:val="003542F4"/>
    <w:rsid w:val="00354321"/>
    <w:rsid w:val="00354511"/>
    <w:rsid w:val="003545D5"/>
    <w:rsid w:val="00354702"/>
    <w:rsid w:val="0035481F"/>
    <w:rsid w:val="003548A5"/>
    <w:rsid w:val="00354908"/>
    <w:rsid w:val="00354A0E"/>
    <w:rsid w:val="00354CAD"/>
    <w:rsid w:val="00354FE6"/>
    <w:rsid w:val="003552C6"/>
    <w:rsid w:val="003553D1"/>
    <w:rsid w:val="0035585C"/>
    <w:rsid w:val="00355884"/>
    <w:rsid w:val="003558B8"/>
    <w:rsid w:val="003558FD"/>
    <w:rsid w:val="00355924"/>
    <w:rsid w:val="0035594F"/>
    <w:rsid w:val="00355A83"/>
    <w:rsid w:val="00355BF4"/>
    <w:rsid w:val="0035605E"/>
    <w:rsid w:val="00356073"/>
    <w:rsid w:val="003560BA"/>
    <w:rsid w:val="003562D7"/>
    <w:rsid w:val="00356353"/>
    <w:rsid w:val="003567C9"/>
    <w:rsid w:val="00356C2E"/>
    <w:rsid w:val="00356C7D"/>
    <w:rsid w:val="00356CEC"/>
    <w:rsid w:val="00356E9B"/>
    <w:rsid w:val="0035718F"/>
    <w:rsid w:val="0035719C"/>
    <w:rsid w:val="003572DE"/>
    <w:rsid w:val="00357468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52C"/>
    <w:rsid w:val="00361630"/>
    <w:rsid w:val="003617A6"/>
    <w:rsid w:val="003617B5"/>
    <w:rsid w:val="0036185C"/>
    <w:rsid w:val="003618DD"/>
    <w:rsid w:val="00361A16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667"/>
    <w:rsid w:val="0036270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E17"/>
    <w:rsid w:val="00363E63"/>
    <w:rsid w:val="00363F1E"/>
    <w:rsid w:val="00363FC9"/>
    <w:rsid w:val="0036409D"/>
    <w:rsid w:val="00364324"/>
    <w:rsid w:val="003647D4"/>
    <w:rsid w:val="00364B09"/>
    <w:rsid w:val="00364B67"/>
    <w:rsid w:val="00364BD4"/>
    <w:rsid w:val="00364C49"/>
    <w:rsid w:val="00364DF6"/>
    <w:rsid w:val="00364E56"/>
    <w:rsid w:val="00365023"/>
    <w:rsid w:val="0036557A"/>
    <w:rsid w:val="003655E5"/>
    <w:rsid w:val="00365620"/>
    <w:rsid w:val="00365644"/>
    <w:rsid w:val="00365809"/>
    <w:rsid w:val="0036590C"/>
    <w:rsid w:val="00365BCF"/>
    <w:rsid w:val="003661EA"/>
    <w:rsid w:val="00366335"/>
    <w:rsid w:val="003665C5"/>
    <w:rsid w:val="003666AB"/>
    <w:rsid w:val="003667B9"/>
    <w:rsid w:val="003667F5"/>
    <w:rsid w:val="00366B3A"/>
    <w:rsid w:val="00366BF2"/>
    <w:rsid w:val="00366C9D"/>
    <w:rsid w:val="00366EA6"/>
    <w:rsid w:val="003673D6"/>
    <w:rsid w:val="0036740B"/>
    <w:rsid w:val="00367510"/>
    <w:rsid w:val="0036761B"/>
    <w:rsid w:val="0036762B"/>
    <w:rsid w:val="003677E4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AF8"/>
    <w:rsid w:val="00370BDC"/>
    <w:rsid w:val="00370EFD"/>
    <w:rsid w:val="00370FAF"/>
    <w:rsid w:val="00370FB3"/>
    <w:rsid w:val="00371137"/>
    <w:rsid w:val="003711D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89C"/>
    <w:rsid w:val="003728F8"/>
    <w:rsid w:val="00372A26"/>
    <w:rsid w:val="00372A2F"/>
    <w:rsid w:val="00372A6B"/>
    <w:rsid w:val="00372A6C"/>
    <w:rsid w:val="00372DA9"/>
    <w:rsid w:val="00372E3F"/>
    <w:rsid w:val="0037324B"/>
    <w:rsid w:val="00373367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D1E"/>
    <w:rsid w:val="00375FFC"/>
    <w:rsid w:val="00376047"/>
    <w:rsid w:val="0037634C"/>
    <w:rsid w:val="00376450"/>
    <w:rsid w:val="003764D5"/>
    <w:rsid w:val="003764FA"/>
    <w:rsid w:val="00376666"/>
    <w:rsid w:val="00376838"/>
    <w:rsid w:val="0037686E"/>
    <w:rsid w:val="003769B6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912"/>
    <w:rsid w:val="00377C00"/>
    <w:rsid w:val="00377FDD"/>
    <w:rsid w:val="00380012"/>
    <w:rsid w:val="003804DB"/>
    <w:rsid w:val="00380543"/>
    <w:rsid w:val="00380602"/>
    <w:rsid w:val="00380892"/>
    <w:rsid w:val="003808D2"/>
    <w:rsid w:val="00380909"/>
    <w:rsid w:val="00380999"/>
    <w:rsid w:val="00380B01"/>
    <w:rsid w:val="00380BBD"/>
    <w:rsid w:val="00380BEA"/>
    <w:rsid w:val="00380EF3"/>
    <w:rsid w:val="00381061"/>
    <w:rsid w:val="00381873"/>
    <w:rsid w:val="003818FF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47F"/>
    <w:rsid w:val="00383519"/>
    <w:rsid w:val="00383635"/>
    <w:rsid w:val="0038391D"/>
    <w:rsid w:val="003839BD"/>
    <w:rsid w:val="00383A8F"/>
    <w:rsid w:val="00383D4B"/>
    <w:rsid w:val="00383DC9"/>
    <w:rsid w:val="00383DDB"/>
    <w:rsid w:val="00384077"/>
    <w:rsid w:val="003842A8"/>
    <w:rsid w:val="003843E0"/>
    <w:rsid w:val="003845CC"/>
    <w:rsid w:val="00384747"/>
    <w:rsid w:val="003847BC"/>
    <w:rsid w:val="003848D9"/>
    <w:rsid w:val="00384A8E"/>
    <w:rsid w:val="00384BC0"/>
    <w:rsid w:val="00384E46"/>
    <w:rsid w:val="00384FBB"/>
    <w:rsid w:val="0038523B"/>
    <w:rsid w:val="003852CC"/>
    <w:rsid w:val="00385A70"/>
    <w:rsid w:val="00385BD7"/>
    <w:rsid w:val="00385C13"/>
    <w:rsid w:val="00385CDB"/>
    <w:rsid w:val="00385FB5"/>
    <w:rsid w:val="00385FB7"/>
    <w:rsid w:val="003860DB"/>
    <w:rsid w:val="00386618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9032E"/>
    <w:rsid w:val="00390398"/>
    <w:rsid w:val="00390449"/>
    <w:rsid w:val="003904B1"/>
    <w:rsid w:val="003904F7"/>
    <w:rsid w:val="003906B3"/>
    <w:rsid w:val="003907D2"/>
    <w:rsid w:val="003907DA"/>
    <w:rsid w:val="00390818"/>
    <w:rsid w:val="00390B4F"/>
    <w:rsid w:val="00390B7F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242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257"/>
    <w:rsid w:val="00393410"/>
    <w:rsid w:val="00393429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CA"/>
    <w:rsid w:val="00394309"/>
    <w:rsid w:val="003943E8"/>
    <w:rsid w:val="003946B1"/>
    <w:rsid w:val="00394775"/>
    <w:rsid w:val="00394855"/>
    <w:rsid w:val="00394948"/>
    <w:rsid w:val="00394B44"/>
    <w:rsid w:val="00394D14"/>
    <w:rsid w:val="00394D6C"/>
    <w:rsid w:val="00394E71"/>
    <w:rsid w:val="0039502C"/>
    <w:rsid w:val="0039506A"/>
    <w:rsid w:val="003950F2"/>
    <w:rsid w:val="0039511F"/>
    <w:rsid w:val="003951B9"/>
    <w:rsid w:val="00395283"/>
    <w:rsid w:val="0039547D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BBB"/>
    <w:rsid w:val="00396E33"/>
    <w:rsid w:val="00396E5A"/>
    <w:rsid w:val="00396F4D"/>
    <w:rsid w:val="00397292"/>
    <w:rsid w:val="00397367"/>
    <w:rsid w:val="003973DC"/>
    <w:rsid w:val="0039756C"/>
    <w:rsid w:val="003976DD"/>
    <w:rsid w:val="003978B8"/>
    <w:rsid w:val="00397A30"/>
    <w:rsid w:val="00397AD4"/>
    <w:rsid w:val="00397B10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341"/>
    <w:rsid w:val="003A143E"/>
    <w:rsid w:val="003A14B0"/>
    <w:rsid w:val="003A17BA"/>
    <w:rsid w:val="003A17DC"/>
    <w:rsid w:val="003A17DD"/>
    <w:rsid w:val="003A19D1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E7"/>
    <w:rsid w:val="003A349E"/>
    <w:rsid w:val="003A34C0"/>
    <w:rsid w:val="003A38AF"/>
    <w:rsid w:val="003A38B6"/>
    <w:rsid w:val="003A38CD"/>
    <w:rsid w:val="003A39A0"/>
    <w:rsid w:val="003A3B64"/>
    <w:rsid w:val="003A3B87"/>
    <w:rsid w:val="003A40D7"/>
    <w:rsid w:val="003A426C"/>
    <w:rsid w:val="003A42BB"/>
    <w:rsid w:val="003A44AA"/>
    <w:rsid w:val="003A45FB"/>
    <w:rsid w:val="003A4606"/>
    <w:rsid w:val="003A48FC"/>
    <w:rsid w:val="003A49A3"/>
    <w:rsid w:val="003A4E82"/>
    <w:rsid w:val="003A517D"/>
    <w:rsid w:val="003A523B"/>
    <w:rsid w:val="003A5742"/>
    <w:rsid w:val="003A5865"/>
    <w:rsid w:val="003A590E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32B"/>
    <w:rsid w:val="003A76A9"/>
    <w:rsid w:val="003A7705"/>
    <w:rsid w:val="003A7747"/>
    <w:rsid w:val="003A789B"/>
    <w:rsid w:val="003A795C"/>
    <w:rsid w:val="003A7A56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7C"/>
    <w:rsid w:val="003B08A1"/>
    <w:rsid w:val="003B0A21"/>
    <w:rsid w:val="003B0B4D"/>
    <w:rsid w:val="003B0D21"/>
    <w:rsid w:val="003B14CA"/>
    <w:rsid w:val="003B174B"/>
    <w:rsid w:val="003B1895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7AA"/>
    <w:rsid w:val="003B2870"/>
    <w:rsid w:val="003B298B"/>
    <w:rsid w:val="003B2B79"/>
    <w:rsid w:val="003B2C70"/>
    <w:rsid w:val="003B2C8B"/>
    <w:rsid w:val="003B2CC1"/>
    <w:rsid w:val="003B2E1A"/>
    <w:rsid w:val="003B3171"/>
    <w:rsid w:val="003B3432"/>
    <w:rsid w:val="003B362A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76C"/>
    <w:rsid w:val="003B486F"/>
    <w:rsid w:val="003B4942"/>
    <w:rsid w:val="003B495C"/>
    <w:rsid w:val="003B4A4D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303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F71"/>
    <w:rsid w:val="003B6706"/>
    <w:rsid w:val="003B6886"/>
    <w:rsid w:val="003B689A"/>
    <w:rsid w:val="003B6ACD"/>
    <w:rsid w:val="003B6B7B"/>
    <w:rsid w:val="003B6F12"/>
    <w:rsid w:val="003B6FCB"/>
    <w:rsid w:val="003B7020"/>
    <w:rsid w:val="003B7071"/>
    <w:rsid w:val="003B7150"/>
    <w:rsid w:val="003B7294"/>
    <w:rsid w:val="003B7384"/>
    <w:rsid w:val="003B74A2"/>
    <w:rsid w:val="003B764F"/>
    <w:rsid w:val="003B7662"/>
    <w:rsid w:val="003B76FE"/>
    <w:rsid w:val="003B778F"/>
    <w:rsid w:val="003B779F"/>
    <w:rsid w:val="003B7851"/>
    <w:rsid w:val="003B78B2"/>
    <w:rsid w:val="003B79A5"/>
    <w:rsid w:val="003B7A1C"/>
    <w:rsid w:val="003B7A9C"/>
    <w:rsid w:val="003B7D15"/>
    <w:rsid w:val="003B7D9F"/>
    <w:rsid w:val="003C009A"/>
    <w:rsid w:val="003C0130"/>
    <w:rsid w:val="003C0362"/>
    <w:rsid w:val="003C0538"/>
    <w:rsid w:val="003C05B8"/>
    <w:rsid w:val="003C0672"/>
    <w:rsid w:val="003C0753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7E0"/>
    <w:rsid w:val="003C182E"/>
    <w:rsid w:val="003C1A5D"/>
    <w:rsid w:val="003C1A7C"/>
    <w:rsid w:val="003C1E40"/>
    <w:rsid w:val="003C204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7"/>
    <w:rsid w:val="003C33C3"/>
    <w:rsid w:val="003C3413"/>
    <w:rsid w:val="003C386C"/>
    <w:rsid w:val="003C3B73"/>
    <w:rsid w:val="003C3C34"/>
    <w:rsid w:val="003C3D6E"/>
    <w:rsid w:val="003C3F8B"/>
    <w:rsid w:val="003C4213"/>
    <w:rsid w:val="003C4250"/>
    <w:rsid w:val="003C43BB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2B6"/>
    <w:rsid w:val="003C531C"/>
    <w:rsid w:val="003C54C0"/>
    <w:rsid w:val="003C579B"/>
    <w:rsid w:val="003C596A"/>
    <w:rsid w:val="003C5CC5"/>
    <w:rsid w:val="003C5D58"/>
    <w:rsid w:val="003C5E00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D9"/>
    <w:rsid w:val="003C773D"/>
    <w:rsid w:val="003C7855"/>
    <w:rsid w:val="003C7979"/>
    <w:rsid w:val="003C7E30"/>
    <w:rsid w:val="003C7E78"/>
    <w:rsid w:val="003D002A"/>
    <w:rsid w:val="003D0240"/>
    <w:rsid w:val="003D04F8"/>
    <w:rsid w:val="003D0575"/>
    <w:rsid w:val="003D06A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126E"/>
    <w:rsid w:val="003D13C5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638"/>
    <w:rsid w:val="003D48D6"/>
    <w:rsid w:val="003D48DB"/>
    <w:rsid w:val="003D4BCE"/>
    <w:rsid w:val="003D4EDE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E74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E32"/>
    <w:rsid w:val="003D6E6C"/>
    <w:rsid w:val="003D7040"/>
    <w:rsid w:val="003D71C5"/>
    <w:rsid w:val="003D7241"/>
    <w:rsid w:val="003D7375"/>
    <w:rsid w:val="003D740C"/>
    <w:rsid w:val="003D74BA"/>
    <w:rsid w:val="003D7544"/>
    <w:rsid w:val="003D7657"/>
    <w:rsid w:val="003D776E"/>
    <w:rsid w:val="003D77FA"/>
    <w:rsid w:val="003D79E8"/>
    <w:rsid w:val="003D7BE8"/>
    <w:rsid w:val="003D7CC7"/>
    <w:rsid w:val="003D7D0F"/>
    <w:rsid w:val="003D7D48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518"/>
    <w:rsid w:val="003E1868"/>
    <w:rsid w:val="003E1B00"/>
    <w:rsid w:val="003E1BC1"/>
    <w:rsid w:val="003E1CAA"/>
    <w:rsid w:val="003E1CF4"/>
    <w:rsid w:val="003E20D3"/>
    <w:rsid w:val="003E20F3"/>
    <w:rsid w:val="003E219D"/>
    <w:rsid w:val="003E23A4"/>
    <w:rsid w:val="003E242E"/>
    <w:rsid w:val="003E24D3"/>
    <w:rsid w:val="003E27B0"/>
    <w:rsid w:val="003E2BF4"/>
    <w:rsid w:val="003E2D04"/>
    <w:rsid w:val="003E2D91"/>
    <w:rsid w:val="003E2E78"/>
    <w:rsid w:val="003E2EB0"/>
    <w:rsid w:val="003E2FA8"/>
    <w:rsid w:val="003E300E"/>
    <w:rsid w:val="003E3015"/>
    <w:rsid w:val="003E304A"/>
    <w:rsid w:val="003E3188"/>
    <w:rsid w:val="003E322F"/>
    <w:rsid w:val="003E341D"/>
    <w:rsid w:val="003E3434"/>
    <w:rsid w:val="003E3524"/>
    <w:rsid w:val="003E352A"/>
    <w:rsid w:val="003E355A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A6"/>
    <w:rsid w:val="003E3D2C"/>
    <w:rsid w:val="003E3F71"/>
    <w:rsid w:val="003E3F89"/>
    <w:rsid w:val="003E405A"/>
    <w:rsid w:val="003E40C9"/>
    <w:rsid w:val="003E416F"/>
    <w:rsid w:val="003E44DC"/>
    <w:rsid w:val="003E462A"/>
    <w:rsid w:val="003E4762"/>
    <w:rsid w:val="003E48C8"/>
    <w:rsid w:val="003E48D8"/>
    <w:rsid w:val="003E4A47"/>
    <w:rsid w:val="003E4C9B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A71"/>
    <w:rsid w:val="003E5F58"/>
    <w:rsid w:val="003E5F9B"/>
    <w:rsid w:val="003E603D"/>
    <w:rsid w:val="003E6169"/>
    <w:rsid w:val="003E6202"/>
    <w:rsid w:val="003E6289"/>
    <w:rsid w:val="003E6592"/>
    <w:rsid w:val="003E679D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5E3"/>
    <w:rsid w:val="003F0656"/>
    <w:rsid w:val="003F073C"/>
    <w:rsid w:val="003F0905"/>
    <w:rsid w:val="003F09AE"/>
    <w:rsid w:val="003F09F6"/>
    <w:rsid w:val="003F0BB4"/>
    <w:rsid w:val="003F0C81"/>
    <w:rsid w:val="003F0EE0"/>
    <w:rsid w:val="003F0F88"/>
    <w:rsid w:val="003F0F90"/>
    <w:rsid w:val="003F117B"/>
    <w:rsid w:val="003F133A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13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57"/>
    <w:rsid w:val="003F4933"/>
    <w:rsid w:val="003F4938"/>
    <w:rsid w:val="003F4977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CEF"/>
    <w:rsid w:val="003F5FF3"/>
    <w:rsid w:val="003F6101"/>
    <w:rsid w:val="003F6225"/>
    <w:rsid w:val="003F62B3"/>
    <w:rsid w:val="003F62B4"/>
    <w:rsid w:val="003F6634"/>
    <w:rsid w:val="003F666A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5F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615"/>
    <w:rsid w:val="00400690"/>
    <w:rsid w:val="004006B0"/>
    <w:rsid w:val="0040077F"/>
    <w:rsid w:val="00400832"/>
    <w:rsid w:val="00400861"/>
    <w:rsid w:val="00400899"/>
    <w:rsid w:val="004008D2"/>
    <w:rsid w:val="00400977"/>
    <w:rsid w:val="00400A7E"/>
    <w:rsid w:val="00400D86"/>
    <w:rsid w:val="004010EF"/>
    <w:rsid w:val="004011F4"/>
    <w:rsid w:val="00401253"/>
    <w:rsid w:val="00401289"/>
    <w:rsid w:val="004012F7"/>
    <w:rsid w:val="00401641"/>
    <w:rsid w:val="00401644"/>
    <w:rsid w:val="004017C6"/>
    <w:rsid w:val="0040188D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C4"/>
    <w:rsid w:val="00402E11"/>
    <w:rsid w:val="00402F2C"/>
    <w:rsid w:val="00402F54"/>
    <w:rsid w:val="00402FBF"/>
    <w:rsid w:val="0040303D"/>
    <w:rsid w:val="004031C5"/>
    <w:rsid w:val="00403214"/>
    <w:rsid w:val="00403344"/>
    <w:rsid w:val="0040339B"/>
    <w:rsid w:val="00403507"/>
    <w:rsid w:val="0040355C"/>
    <w:rsid w:val="0040364D"/>
    <w:rsid w:val="00403766"/>
    <w:rsid w:val="0040379F"/>
    <w:rsid w:val="004037A4"/>
    <w:rsid w:val="00403805"/>
    <w:rsid w:val="00403892"/>
    <w:rsid w:val="00403D1A"/>
    <w:rsid w:val="00403DA7"/>
    <w:rsid w:val="00403DAC"/>
    <w:rsid w:val="00403F25"/>
    <w:rsid w:val="00404011"/>
    <w:rsid w:val="004041F9"/>
    <w:rsid w:val="00404273"/>
    <w:rsid w:val="00404504"/>
    <w:rsid w:val="004048E4"/>
    <w:rsid w:val="0040495B"/>
    <w:rsid w:val="004049C3"/>
    <w:rsid w:val="004049C7"/>
    <w:rsid w:val="00404B96"/>
    <w:rsid w:val="00404BDD"/>
    <w:rsid w:val="00404D4D"/>
    <w:rsid w:val="0040505D"/>
    <w:rsid w:val="0040513E"/>
    <w:rsid w:val="00405331"/>
    <w:rsid w:val="00405408"/>
    <w:rsid w:val="004055B5"/>
    <w:rsid w:val="00405710"/>
    <w:rsid w:val="00405898"/>
    <w:rsid w:val="00405A9F"/>
    <w:rsid w:val="00405D95"/>
    <w:rsid w:val="00405D9F"/>
    <w:rsid w:val="00405F90"/>
    <w:rsid w:val="00406108"/>
    <w:rsid w:val="00406412"/>
    <w:rsid w:val="00406499"/>
    <w:rsid w:val="004064D3"/>
    <w:rsid w:val="0040654B"/>
    <w:rsid w:val="004066F9"/>
    <w:rsid w:val="00406702"/>
    <w:rsid w:val="0040686A"/>
    <w:rsid w:val="00406D2C"/>
    <w:rsid w:val="00406F48"/>
    <w:rsid w:val="00406F4B"/>
    <w:rsid w:val="00406FBD"/>
    <w:rsid w:val="004073B0"/>
    <w:rsid w:val="00407533"/>
    <w:rsid w:val="00407612"/>
    <w:rsid w:val="0040792A"/>
    <w:rsid w:val="00407D4C"/>
    <w:rsid w:val="00407D92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05B"/>
    <w:rsid w:val="004121CE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D32"/>
    <w:rsid w:val="00412D38"/>
    <w:rsid w:val="00412DE2"/>
    <w:rsid w:val="00412EEE"/>
    <w:rsid w:val="00413369"/>
    <w:rsid w:val="00413589"/>
    <w:rsid w:val="00413821"/>
    <w:rsid w:val="00413A0D"/>
    <w:rsid w:val="00413EE2"/>
    <w:rsid w:val="00414305"/>
    <w:rsid w:val="004145AE"/>
    <w:rsid w:val="004147F4"/>
    <w:rsid w:val="004148BB"/>
    <w:rsid w:val="00414C3F"/>
    <w:rsid w:val="00414D55"/>
    <w:rsid w:val="00414D5A"/>
    <w:rsid w:val="00414E4F"/>
    <w:rsid w:val="00414E5F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C31"/>
    <w:rsid w:val="00415D26"/>
    <w:rsid w:val="00415E3E"/>
    <w:rsid w:val="00415FF9"/>
    <w:rsid w:val="00416060"/>
    <w:rsid w:val="00416091"/>
    <w:rsid w:val="0041616C"/>
    <w:rsid w:val="004161DE"/>
    <w:rsid w:val="0041634C"/>
    <w:rsid w:val="004165F6"/>
    <w:rsid w:val="004166AD"/>
    <w:rsid w:val="00416819"/>
    <w:rsid w:val="00416924"/>
    <w:rsid w:val="00416984"/>
    <w:rsid w:val="00416A5B"/>
    <w:rsid w:val="00416A66"/>
    <w:rsid w:val="00416A72"/>
    <w:rsid w:val="00416ABB"/>
    <w:rsid w:val="00416C57"/>
    <w:rsid w:val="00416CF5"/>
    <w:rsid w:val="00416E0B"/>
    <w:rsid w:val="00416F3B"/>
    <w:rsid w:val="00417127"/>
    <w:rsid w:val="0041743D"/>
    <w:rsid w:val="00417494"/>
    <w:rsid w:val="004174FC"/>
    <w:rsid w:val="00417678"/>
    <w:rsid w:val="00417B23"/>
    <w:rsid w:val="00417B31"/>
    <w:rsid w:val="00417D10"/>
    <w:rsid w:val="00417EAD"/>
    <w:rsid w:val="00420052"/>
    <w:rsid w:val="0042008E"/>
    <w:rsid w:val="00420126"/>
    <w:rsid w:val="0042016F"/>
    <w:rsid w:val="004201C1"/>
    <w:rsid w:val="004201E2"/>
    <w:rsid w:val="00420249"/>
    <w:rsid w:val="00420266"/>
    <w:rsid w:val="004203CF"/>
    <w:rsid w:val="00420500"/>
    <w:rsid w:val="004206F0"/>
    <w:rsid w:val="00420755"/>
    <w:rsid w:val="004207E3"/>
    <w:rsid w:val="004207E5"/>
    <w:rsid w:val="00420A98"/>
    <w:rsid w:val="00420C85"/>
    <w:rsid w:val="00420CA9"/>
    <w:rsid w:val="00420CB7"/>
    <w:rsid w:val="00420FBC"/>
    <w:rsid w:val="004210ED"/>
    <w:rsid w:val="004213C2"/>
    <w:rsid w:val="004213E8"/>
    <w:rsid w:val="0042156E"/>
    <w:rsid w:val="004217BF"/>
    <w:rsid w:val="004217DA"/>
    <w:rsid w:val="00421AC3"/>
    <w:rsid w:val="0042224E"/>
    <w:rsid w:val="004222A5"/>
    <w:rsid w:val="004222BF"/>
    <w:rsid w:val="004222C3"/>
    <w:rsid w:val="0042240F"/>
    <w:rsid w:val="00422A01"/>
    <w:rsid w:val="00422A3B"/>
    <w:rsid w:val="00422A92"/>
    <w:rsid w:val="00422D62"/>
    <w:rsid w:val="00422DB5"/>
    <w:rsid w:val="00422F3C"/>
    <w:rsid w:val="00422F5C"/>
    <w:rsid w:val="00422FB6"/>
    <w:rsid w:val="004232D4"/>
    <w:rsid w:val="00423326"/>
    <w:rsid w:val="0042343F"/>
    <w:rsid w:val="00423579"/>
    <w:rsid w:val="004237E9"/>
    <w:rsid w:val="00423A27"/>
    <w:rsid w:val="00423AFB"/>
    <w:rsid w:val="00423C03"/>
    <w:rsid w:val="00423F95"/>
    <w:rsid w:val="0042406C"/>
    <w:rsid w:val="00424844"/>
    <w:rsid w:val="00424A00"/>
    <w:rsid w:val="00424C19"/>
    <w:rsid w:val="00424C8C"/>
    <w:rsid w:val="00424FF0"/>
    <w:rsid w:val="00425027"/>
    <w:rsid w:val="0042517A"/>
    <w:rsid w:val="004251F8"/>
    <w:rsid w:val="00425273"/>
    <w:rsid w:val="004253B1"/>
    <w:rsid w:val="0042594B"/>
    <w:rsid w:val="004259ED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BF"/>
    <w:rsid w:val="00426F7E"/>
    <w:rsid w:val="00427109"/>
    <w:rsid w:val="004272E4"/>
    <w:rsid w:val="004272ED"/>
    <w:rsid w:val="0042743A"/>
    <w:rsid w:val="0042753E"/>
    <w:rsid w:val="004276E3"/>
    <w:rsid w:val="004278F4"/>
    <w:rsid w:val="0042791F"/>
    <w:rsid w:val="00427B9D"/>
    <w:rsid w:val="00427BD2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6F4"/>
    <w:rsid w:val="0043189C"/>
    <w:rsid w:val="004318FF"/>
    <w:rsid w:val="00431B0E"/>
    <w:rsid w:val="00431C23"/>
    <w:rsid w:val="00431CB1"/>
    <w:rsid w:val="00431CB7"/>
    <w:rsid w:val="00431DB5"/>
    <w:rsid w:val="00431EBE"/>
    <w:rsid w:val="00431F0B"/>
    <w:rsid w:val="00432086"/>
    <w:rsid w:val="004321BA"/>
    <w:rsid w:val="00432444"/>
    <w:rsid w:val="00432483"/>
    <w:rsid w:val="00432518"/>
    <w:rsid w:val="0043254C"/>
    <w:rsid w:val="004325B1"/>
    <w:rsid w:val="004325BE"/>
    <w:rsid w:val="0043270B"/>
    <w:rsid w:val="00432780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1DE"/>
    <w:rsid w:val="00433214"/>
    <w:rsid w:val="00433272"/>
    <w:rsid w:val="0043336B"/>
    <w:rsid w:val="004334B7"/>
    <w:rsid w:val="00433624"/>
    <w:rsid w:val="004336DC"/>
    <w:rsid w:val="00433774"/>
    <w:rsid w:val="00433A6A"/>
    <w:rsid w:val="00433D8A"/>
    <w:rsid w:val="00433F6D"/>
    <w:rsid w:val="00434066"/>
    <w:rsid w:val="004340DD"/>
    <w:rsid w:val="0043428A"/>
    <w:rsid w:val="004342A2"/>
    <w:rsid w:val="00434703"/>
    <w:rsid w:val="00434754"/>
    <w:rsid w:val="0043480E"/>
    <w:rsid w:val="00434B28"/>
    <w:rsid w:val="00434B42"/>
    <w:rsid w:val="00434B92"/>
    <w:rsid w:val="00434C24"/>
    <w:rsid w:val="00434D46"/>
    <w:rsid w:val="00434DDA"/>
    <w:rsid w:val="00434FBD"/>
    <w:rsid w:val="004350DE"/>
    <w:rsid w:val="00435248"/>
    <w:rsid w:val="0043542F"/>
    <w:rsid w:val="004355EB"/>
    <w:rsid w:val="00435602"/>
    <w:rsid w:val="004356E7"/>
    <w:rsid w:val="004356FA"/>
    <w:rsid w:val="00435776"/>
    <w:rsid w:val="004358F4"/>
    <w:rsid w:val="0043595D"/>
    <w:rsid w:val="00435B25"/>
    <w:rsid w:val="00435CCF"/>
    <w:rsid w:val="00435CE9"/>
    <w:rsid w:val="00435E50"/>
    <w:rsid w:val="00435F1B"/>
    <w:rsid w:val="00435FD8"/>
    <w:rsid w:val="00436696"/>
    <w:rsid w:val="00436889"/>
    <w:rsid w:val="004368AE"/>
    <w:rsid w:val="004368EA"/>
    <w:rsid w:val="00436A3B"/>
    <w:rsid w:val="00436BCA"/>
    <w:rsid w:val="00436BFB"/>
    <w:rsid w:val="00436C1E"/>
    <w:rsid w:val="00436E88"/>
    <w:rsid w:val="00436F31"/>
    <w:rsid w:val="0043710F"/>
    <w:rsid w:val="0043713A"/>
    <w:rsid w:val="004371AB"/>
    <w:rsid w:val="004373A1"/>
    <w:rsid w:val="004374C1"/>
    <w:rsid w:val="004375D8"/>
    <w:rsid w:val="00437607"/>
    <w:rsid w:val="004377F3"/>
    <w:rsid w:val="00437895"/>
    <w:rsid w:val="004378F0"/>
    <w:rsid w:val="004378FB"/>
    <w:rsid w:val="0043790F"/>
    <w:rsid w:val="00437E77"/>
    <w:rsid w:val="004402A7"/>
    <w:rsid w:val="004402C1"/>
    <w:rsid w:val="0044035D"/>
    <w:rsid w:val="004403C5"/>
    <w:rsid w:val="00440850"/>
    <w:rsid w:val="00440956"/>
    <w:rsid w:val="00440BD6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7F1"/>
    <w:rsid w:val="0044196F"/>
    <w:rsid w:val="00441975"/>
    <w:rsid w:val="004419BF"/>
    <w:rsid w:val="00441B9D"/>
    <w:rsid w:val="00441DC1"/>
    <w:rsid w:val="00441E65"/>
    <w:rsid w:val="00441EA2"/>
    <w:rsid w:val="00442083"/>
    <w:rsid w:val="0044208B"/>
    <w:rsid w:val="004420AC"/>
    <w:rsid w:val="004421ED"/>
    <w:rsid w:val="00442334"/>
    <w:rsid w:val="004425C2"/>
    <w:rsid w:val="004426FE"/>
    <w:rsid w:val="004427FB"/>
    <w:rsid w:val="00442824"/>
    <w:rsid w:val="004428D1"/>
    <w:rsid w:val="004428D3"/>
    <w:rsid w:val="00442A2A"/>
    <w:rsid w:val="00442A6D"/>
    <w:rsid w:val="00442CBC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F59"/>
    <w:rsid w:val="00443F7D"/>
    <w:rsid w:val="00443FBB"/>
    <w:rsid w:val="00444097"/>
    <w:rsid w:val="004442A7"/>
    <w:rsid w:val="004442C0"/>
    <w:rsid w:val="00444383"/>
    <w:rsid w:val="004443F5"/>
    <w:rsid w:val="00444901"/>
    <w:rsid w:val="00444934"/>
    <w:rsid w:val="00444F5E"/>
    <w:rsid w:val="00444F84"/>
    <w:rsid w:val="004450B0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C0"/>
    <w:rsid w:val="0044662A"/>
    <w:rsid w:val="0044680E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CC4"/>
    <w:rsid w:val="00447D92"/>
    <w:rsid w:val="00447DE0"/>
    <w:rsid w:val="00447FA0"/>
    <w:rsid w:val="00450039"/>
    <w:rsid w:val="0045005A"/>
    <w:rsid w:val="004501A4"/>
    <w:rsid w:val="0045059B"/>
    <w:rsid w:val="00450778"/>
    <w:rsid w:val="004507FC"/>
    <w:rsid w:val="00450A10"/>
    <w:rsid w:val="00450D3B"/>
    <w:rsid w:val="00450D42"/>
    <w:rsid w:val="00450D4B"/>
    <w:rsid w:val="00451241"/>
    <w:rsid w:val="004514C8"/>
    <w:rsid w:val="00451652"/>
    <w:rsid w:val="00451667"/>
    <w:rsid w:val="0045169D"/>
    <w:rsid w:val="004516EA"/>
    <w:rsid w:val="004517EF"/>
    <w:rsid w:val="004518D5"/>
    <w:rsid w:val="00451A1F"/>
    <w:rsid w:val="00451B06"/>
    <w:rsid w:val="00451BEB"/>
    <w:rsid w:val="00451D37"/>
    <w:rsid w:val="004520ED"/>
    <w:rsid w:val="004520FE"/>
    <w:rsid w:val="004521D3"/>
    <w:rsid w:val="00452431"/>
    <w:rsid w:val="00452721"/>
    <w:rsid w:val="00452785"/>
    <w:rsid w:val="004527C0"/>
    <w:rsid w:val="00452836"/>
    <w:rsid w:val="0045297C"/>
    <w:rsid w:val="00452A6D"/>
    <w:rsid w:val="00452B2D"/>
    <w:rsid w:val="00452C3C"/>
    <w:rsid w:val="00452DFB"/>
    <w:rsid w:val="00452F43"/>
    <w:rsid w:val="00452F6C"/>
    <w:rsid w:val="00453347"/>
    <w:rsid w:val="004535FC"/>
    <w:rsid w:val="004537E2"/>
    <w:rsid w:val="00453871"/>
    <w:rsid w:val="00453A06"/>
    <w:rsid w:val="00453B41"/>
    <w:rsid w:val="00453DEF"/>
    <w:rsid w:val="00453E7E"/>
    <w:rsid w:val="00453EA8"/>
    <w:rsid w:val="00453FF6"/>
    <w:rsid w:val="00454285"/>
    <w:rsid w:val="00454302"/>
    <w:rsid w:val="004543E4"/>
    <w:rsid w:val="004547B1"/>
    <w:rsid w:val="0045487B"/>
    <w:rsid w:val="004548E5"/>
    <w:rsid w:val="0045497D"/>
    <w:rsid w:val="00454ACD"/>
    <w:rsid w:val="00454F08"/>
    <w:rsid w:val="00454F26"/>
    <w:rsid w:val="00454F85"/>
    <w:rsid w:val="00454FD1"/>
    <w:rsid w:val="0045503D"/>
    <w:rsid w:val="00455105"/>
    <w:rsid w:val="00455272"/>
    <w:rsid w:val="00455336"/>
    <w:rsid w:val="00455695"/>
    <w:rsid w:val="004556F6"/>
    <w:rsid w:val="00455768"/>
    <w:rsid w:val="004558AC"/>
    <w:rsid w:val="00455A34"/>
    <w:rsid w:val="00455A91"/>
    <w:rsid w:val="00455B3D"/>
    <w:rsid w:val="00455DD4"/>
    <w:rsid w:val="00455E20"/>
    <w:rsid w:val="00455F65"/>
    <w:rsid w:val="00456114"/>
    <w:rsid w:val="0045623E"/>
    <w:rsid w:val="00456415"/>
    <w:rsid w:val="004568CA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64"/>
    <w:rsid w:val="00457875"/>
    <w:rsid w:val="004579DE"/>
    <w:rsid w:val="00457B27"/>
    <w:rsid w:val="00457C5E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6EF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2F5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25"/>
    <w:rsid w:val="00462A9B"/>
    <w:rsid w:val="00462B09"/>
    <w:rsid w:val="00462B31"/>
    <w:rsid w:val="00462CA8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A29"/>
    <w:rsid w:val="00463CBB"/>
    <w:rsid w:val="00463D0F"/>
    <w:rsid w:val="00463D19"/>
    <w:rsid w:val="00463D83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6F"/>
    <w:rsid w:val="00464E41"/>
    <w:rsid w:val="00464EE0"/>
    <w:rsid w:val="00464F3E"/>
    <w:rsid w:val="00465180"/>
    <w:rsid w:val="004651BE"/>
    <w:rsid w:val="004651C9"/>
    <w:rsid w:val="00465235"/>
    <w:rsid w:val="0046533B"/>
    <w:rsid w:val="0046537F"/>
    <w:rsid w:val="00465467"/>
    <w:rsid w:val="00465573"/>
    <w:rsid w:val="00465677"/>
    <w:rsid w:val="004657CD"/>
    <w:rsid w:val="0046585A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C15"/>
    <w:rsid w:val="004670C6"/>
    <w:rsid w:val="004670D7"/>
    <w:rsid w:val="00467457"/>
    <w:rsid w:val="004675BF"/>
    <w:rsid w:val="004675E3"/>
    <w:rsid w:val="004676F3"/>
    <w:rsid w:val="00467703"/>
    <w:rsid w:val="00467740"/>
    <w:rsid w:val="004678F6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31"/>
    <w:rsid w:val="00470893"/>
    <w:rsid w:val="004708F9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281"/>
    <w:rsid w:val="0047336E"/>
    <w:rsid w:val="004734EF"/>
    <w:rsid w:val="004735E8"/>
    <w:rsid w:val="004737A0"/>
    <w:rsid w:val="004737D3"/>
    <w:rsid w:val="00473A8B"/>
    <w:rsid w:val="00473CBA"/>
    <w:rsid w:val="00473F5F"/>
    <w:rsid w:val="0047410D"/>
    <w:rsid w:val="0047417F"/>
    <w:rsid w:val="004741F3"/>
    <w:rsid w:val="004745B1"/>
    <w:rsid w:val="0047463E"/>
    <w:rsid w:val="0047475B"/>
    <w:rsid w:val="004748D8"/>
    <w:rsid w:val="004749AD"/>
    <w:rsid w:val="00474DC3"/>
    <w:rsid w:val="00474DE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90"/>
    <w:rsid w:val="00476549"/>
    <w:rsid w:val="004765B1"/>
    <w:rsid w:val="004766D2"/>
    <w:rsid w:val="004767A9"/>
    <w:rsid w:val="00476A7A"/>
    <w:rsid w:val="00476ACA"/>
    <w:rsid w:val="00476AD5"/>
    <w:rsid w:val="00476D14"/>
    <w:rsid w:val="00476D8B"/>
    <w:rsid w:val="00476E98"/>
    <w:rsid w:val="00476EAE"/>
    <w:rsid w:val="00476FC3"/>
    <w:rsid w:val="00477041"/>
    <w:rsid w:val="00477064"/>
    <w:rsid w:val="004772CD"/>
    <w:rsid w:val="004774C5"/>
    <w:rsid w:val="004775ED"/>
    <w:rsid w:val="00477800"/>
    <w:rsid w:val="004778C0"/>
    <w:rsid w:val="00477B60"/>
    <w:rsid w:val="00480291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8FF"/>
    <w:rsid w:val="004819AB"/>
    <w:rsid w:val="004819FE"/>
    <w:rsid w:val="00481BE1"/>
    <w:rsid w:val="00481C57"/>
    <w:rsid w:val="00481D99"/>
    <w:rsid w:val="00481EC4"/>
    <w:rsid w:val="00481F2B"/>
    <w:rsid w:val="00481F9D"/>
    <w:rsid w:val="00481FE0"/>
    <w:rsid w:val="004820A6"/>
    <w:rsid w:val="004820B4"/>
    <w:rsid w:val="0048215F"/>
    <w:rsid w:val="00482389"/>
    <w:rsid w:val="004824D7"/>
    <w:rsid w:val="004825C1"/>
    <w:rsid w:val="004825E4"/>
    <w:rsid w:val="00482751"/>
    <w:rsid w:val="0048275B"/>
    <w:rsid w:val="0048290E"/>
    <w:rsid w:val="00482943"/>
    <w:rsid w:val="00482ADC"/>
    <w:rsid w:val="00482C2B"/>
    <w:rsid w:val="00482E92"/>
    <w:rsid w:val="00482FA8"/>
    <w:rsid w:val="00483077"/>
    <w:rsid w:val="00483351"/>
    <w:rsid w:val="004834F2"/>
    <w:rsid w:val="004835B1"/>
    <w:rsid w:val="00483818"/>
    <w:rsid w:val="00483CD8"/>
    <w:rsid w:val="00483D11"/>
    <w:rsid w:val="00483D20"/>
    <w:rsid w:val="00483FB0"/>
    <w:rsid w:val="00483FE5"/>
    <w:rsid w:val="0048406D"/>
    <w:rsid w:val="004841EC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E3"/>
    <w:rsid w:val="004855FC"/>
    <w:rsid w:val="00485604"/>
    <w:rsid w:val="004856EF"/>
    <w:rsid w:val="004858DA"/>
    <w:rsid w:val="00485929"/>
    <w:rsid w:val="0048598C"/>
    <w:rsid w:val="00485998"/>
    <w:rsid w:val="00485A0B"/>
    <w:rsid w:val="00485A44"/>
    <w:rsid w:val="00485B14"/>
    <w:rsid w:val="00485CCC"/>
    <w:rsid w:val="00485E5F"/>
    <w:rsid w:val="00485E8A"/>
    <w:rsid w:val="00486165"/>
    <w:rsid w:val="004862C0"/>
    <w:rsid w:val="004862DE"/>
    <w:rsid w:val="004864FB"/>
    <w:rsid w:val="00486722"/>
    <w:rsid w:val="00486788"/>
    <w:rsid w:val="004869B5"/>
    <w:rsid w:val="00486C73"/>
    <w:rsid w:val="00486D1B"/>
    <w:rsid w:val="00486E8B"/>
    <w:rsid w:val="0048721E"/>
    <w:rsid w:val="00487315"/>
    <w:rsid w:val="004874D3"/>
    <w:rsid w:val="0048764E"/>
    <w:rsid w:val="00487694"/>
    <w:rsid w:val="004876CA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E28"/>
    <w:rsid w:val="00490E79"/>
    <w:rsid w:val="00490E94"/>
    <w:rsid w:val="00490EE3"/>
    <w:rsid w:val="0049106F"/>
    <w:rsid w:val="0049128D"/>
    <w:rsid w:val="00491294"/>
    <w:rsid w:val="004912CE"/>
    <w:rsid w:val="004913A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41E"/>
    <w:rsid w:val="00493453"/>
    <w:rsid w:val="0049349F"/>
    <w:rsid w:val="004935A4"/>
    <w:rsid w:val="004935E6"/>
    <w:rsid w:val="00493632"/>
    <w:rsid w:val="004936DF"/>
    <w:rsid w:val="004937B1"/>
    <w:rsid w:val="004938AA"/>
    <w:rsid w:val="004939DC"/>
    <w:rsid w:val="00493AF5"/>
    <w:rsid w:val="00493D08"/>
    <w:rsid w:val="00493D34"/>
    <w:rsid w:val="004940E3"/>
    <w:rsid w:val="004943F0"/>
    <w:rsid w:val="004944D1"/>
    <w:rsid w:val="004945C4"/>
    <w:rsid w:val="004945D2"/>
    <w:rsid w:val="00494783"/>
    <w:rsid w:val="00494968"/>
    <w:rsid w:val="004949D8"/>
    <w:rsid w:val="00494A45"/>
    <w:rsid w:val="00494A84"/>
    <w:rsid w:val="00494B13"/>
    <w:rsid w:val="00494E75"/>
    <w:rsid w:val="00495071"/>
    <w:rsid w:val="004959B0"/>
    <w:rsid w:val="004959D3"/>
    <w:rsid w:val="00495B45"/>
    <w:rsid w:val="00495B66"/>
    <w:rsid w:val="00495BE8"/>
    <w:rsid w:val="00495C9E"/>
    <w:rsid w:val="00495D02"/>
    <w:rsid w:val="004961DB"/>
    <w:rsid w:val="004962A2"/>
    <w:rsid w:val="0049653E"/>
    <w:rsid w:val="00496630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C03"/>
    <w:rsid w:val="00497C40"/>
    <w:rsid w:val="00497C6B"/>
    <w:rsid w:val="00497CEF"/>
    <w:rsid w:val="00497F78"/>
    <w:rsid w:val="00497FAA"/>
    <w:rsid w:val="004A01E1"/>
    <w:rsid w:val="004A02B2"/>
    <w:rsid w:val="004A03F2"/>
    <w:rsid w:val="004A0498"/>
    <w:rsid w:val="004A04A4"/>
    <w:rsid w:val="004A04B5"/>
    <w:rsid w:val="004A054D"/>
    <w:rsid w:val="004A0696"/>
    <w:rsid w:val="004A0769"/>
    <w:rsid w:val="004A0A1A"/>
    <w:rsid w:val="004A0C5D"/>
    <w:rsid w:val="004A0E00"/>
    <w:rsid w:val="004A0F83"/>
    <w:rsid w:val="004A100B"/>
    <w:rsid w:val="004A1286"/>
    <w:rsid w:val="004A15F7"/>
    <w:rsid w:val="004A1600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B83"/>
    <w:rsid w:val="004A2BE1"/>
    <w:rsid w:val="004A2D4E"/>
    <w:rsid w:val="004A2D90"/>
    <w:rsid w:val="004A2E44"/>
    <w:rsid w:val="004A316C"/>
    <w:rsid w:val="004A319D"/>
    <w:rsid w:val="004A328E"/>
    <w:rsid w:val="004A32C1"/>
    <w:rsid w:val="004A3554"/>
    <w:rsid w:val="004A3559"/>
    <w:rsid w:val="004A35F8"/>
    <w:rsid w:val="004A366E"/>
    <w:rsid w:val="004A36C0"/>
    <w:rsid w:val="004A37E6"/>
    <w:rsid w:val="004A380B"/>
    <w:rsid w:val="004A3829"/>
    <w:rsid w:val="004A3900"/>
    <w:rsid w:val="004A3947"/>
    <w:rsid w:val="004A3A0C"/>
    <w:rsid w:val="004A3A5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C6F"/>
    <w:rsid w:val="004A4D38"/>
    <w:rsid w:val="004A4E35"/>
    <w:rsid w:val="004A4E7E"/>
    <w:rsid w:val="004A4E95"/>
    <w:rsid w:val="004A4EB4"/>
    <w:rsid w:val="004A4FD0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74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79"/>
    <w:rsid w:val="004B03A7"/>
    <w:rsid w:val="004B03BE"/>
    <w:rsid w:val="004B03E4"/>
    <w:rsid w:val="004B04D3"/>
    <w:rsid w:val="004B05B9"/>
    <w:rsid w:val="004B0706"/>
    <w:rsid w:val="004B0780"/>
    <w:rsid w:val="004B0787"/>
    <w:rsid w:val="004B09B6"/>
    <w:rsid w:val="004B0A55"/>
    <w:rsid w:val="004B0A83"/>
    <w:rsid w:val="004B0B3A"/>
    <w:rsid w:val="004B0B64"/>
    <w:rsid w:val="004B0CF0"/>
    <w:rsid w:val="004B0D96"/>
    <w:rsid w:val="004B0DC9"/>
    <w:rsid w:val="004B1015"/>
    <w:rsid w:val="004B1128"/>
    <w:rsid w:val="004B1154"/>
    <w:rsid w:val="004B1249"/>
    <w:rsid w:val="004B1313"/>
    <w:rsid w:val="004B169E"/>
    <w:rsid w:val="004B16BB"/>
    <w:rsid w:val="004B1836"/>
    <w:rsid w:val="004B19BB"/>
    <w:rsid w:val="004B1B40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FE"/>
    <w:rsid w:val="004B2700"/>
    <w:rsid w:val="004B2710"/>
    <w:rsid w:val="004B2887"/>
    <w:rsid w:val="004B2911"/>
    <w:rsid w:val="004B2B31"/>
    <w:rsid w:val="004B2C33"/>
    <w:rsid w:val="004B2CDB"/>
    <w:rsid w:val="004B2DE8"/>
    <w:rsid w:val="004B2E2E"/>
    <w:rsid w:val="004B2F6E"/>
    <w:rsid w:val="004B3109"/>
    <w:rsid w:val="004B379D"/>
    <w:rsid w:val="004B3C3F"/>
    <w:rsid w:val="004B3D58"/>
    <w:rsid w:val="004B3D70"/>
    <w:rsid w:val="004B3E28"/>
    <w:rsid w:val="004B3F92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301"/>
    <w:rsid w:val="004B6465"/>
    <w:rsid w:val="004B65D3"/>
    <w:rsid w:val="004B67BE"/>
    <w:rsid w:val="004B67CC"/>
    <w:rsid w:val="004B67E7"/>
    <w:rsid w:val="004B6907"/>
    <w:rsid w:val="004B698E"/>
    <w:rsid w:val="004B6B66"/>
    <w:rsid w:val="004B6B73"/>
    <w:rsid w:val="004B6CCA"/>
    <w:rsid w:val="004B6FFB"/>
    <w:rsid w:val="004B7311"/>
    <w:rsid w:val="004B73E1"/>
    <w:rsid w:val="004B7450"/>
    <w:rsid w:val="004B7778"/>
    <w:rsid w:val="004B787E"/>
    <w:rsid w:val="004B78CD"/>
    <w:rsid w:val="004B795F"/>
    <w:rsid w:val="004B79E0"/>
    <w:rsid w:val="004B7A21"/>
    <w:rsid w:val="004B7A2F"/>
    <w:rsid w:val="004B7BA5"/>
    <w:rsid w:val="004B7E97"/>
    <w:rsid w:val="004B7ED0"/>
    <w:rsid w:val="004B7FB4"/>
    <w:rsid w:val="004C0094"/>
    <w:rsid w:val="004C01D5"/>
    <w:rsid w:val="004C0247"/>
    <w:rsid w:val="004C02EE"/>
    <w:rsid w:val="004C0346"/>
    <w:rsid w:val="004C0532"/>
    <w:rsid w:val="004C0626"/>
    <w:rsid w:val="004C067F"/>
    <w:rsid w:val="004C0B0B"/>
    <w:rsid w:val="004C0B5B"/>
    <w:rsid w:val="004C0B95"/>
    <w:rsid w:val="004C0C5C"/>
    <w:rsid w:val="004C0D97"/>
    <w:rsid w:val="004C0DDB"/>
    <w:rsid w:val="004C0EAE"/>
    <w:rsid w:val="004C0F99"/>
    <w:rsid w:val="004C130D"/>
    <w:rsid w:val="004C15DE"/>
    <w:rsid w:val="004C1624"/>
    <w:rsid w:val="004C1636"/>
    <w:rsid w:val="004C19E4"/>
    <w:rsid w:val="004C1A32"/>
    <w:rsid w:val="004C1A7F"/>
    <w:rsid w:val="004C1ABB"/>
    <w:rsid w:val="004C1B04"/>
    <w:rsid w:val="004C1B23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E49"/>
    <w:rsid w:val="004C3FD6"/>
    <w:rsid w:val="004C4373"/>
    <w:rsid w:val="004C45C0"/>
    <w:rsid w:val="004C474F"/>
    <w:rsid w:val="004C47C3"/>
    <w:rsid w:val="004C47FE"/>
    <w:rsid w:val="004C48DD"/>
    <w:rsid w:val="004C4A92"/>
    <w:rsid w:val="004C4B53"/>
    <w:rsid w:val="004C4BCE"/>
    <w:rsid w:val="004C4BF3"/>
    <w:rsid w:val="004C4DCD"/>
    <w:rsid w:val="004C4F33"/>
    <w:rsid w:val="004C5166"/>
    <w:rsid w:val="004C521E"/>
    <w:rsid w:val="004C5283"/>
    <w:rsid w:val="004C5421"/>
    <w:rsid w:val="004C566C"/>
    <w:rsid w:val="004C56CC"/>
    <w:rsid w:val="004C5AA4"/>
    <w:rsid w:val="004C5AD0"/>
    <w:rsid w:val="004C5B38"/>
    <w:rsid w:val="004C5B3E"/>
    <w:rsid w:val="004C5C44"/>
    <w:rsid w:val="004C5E20"/>
    <w:rsid w:val="004C5EF0"/>
    <w:rsid w:val="004C63D6"/>
    <w:rsid w:val="004C65D2"/>
    <w:rsid w:val="004C660B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D024D"/>
    <w:rsid w:val="004D03AE"/>
    <w:rsid w:val="004D0866"/>
    <w:rsid w:val="004D097B"/>
    <w:rsid w:val="004D0C4C"/>
    <w:rsid w:val="004D0E42"/>
    <w:rsid w:val="004D0E73"/>
    <w:rsid w:val="004D0EBC"/>
    <w:rsid w:val="004D0FA5"/>
    <w:rsid w:val="004D1059"/>
    <w:rsid w:val="004D120C"/>
    <w:rsid w:val="004D1248"/>
    <w:rsid w:val="004D1275"/>
    <w:rsid w:val="004D17E6"/>
    <w:rsid w:val="004D1A33"/>
    <w:rsid w:val="004D1C35"/>
    <w:rsid w:val="004D1CAF"/>
    <w:rsid w:val="004D1D64"/>
    <w:rsid w:val="004D1DBB"/>
    <w:rsid w:val="004D1DED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C09"/>
    <w:rsid w:val="004D2C34"/>
    <w:rsid w:val="004D2D18"/>
    <w:rsid w:val="004D2DD9"/>
    <w:rsid w:val="004D2E57"/>
    <w:rsid w:val="004D2E90"/>
    <w:rsid w:val="004D3052"/>
    <w:rsid w:val="004D30AD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D97"/>
    <w:rsid w:val="004D40D5"/>
    <w:rsid w:val="004D42FF"/>
    <w:rsid w:val="004D443F"/>
    <w:rsid w:val="004D459A"/>
    <w:rsid w:val="004D4636"/>
    <w:rsid w:val="004D491B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79"/>
    <w:rsid w:val="004D790F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92"/>
    <w:rsid w:val="004E00F1"/>
    <w:rsid w:val="004E0256"/>
    <w:rsid w:val="004E0362"/>
    <w:rsid w:val="004E03BE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959"/>
    <w:rsid w:val="004E1B9A"/>
    <w:rsid w:val="004E1BAF"/>
    <w:rsid w:val="004E1CBB"/>
    <w:rsid w:val="004E1D07"/>
    <w:rsid w:val="004E209D"/>
    <w:rsid w:val="004E21CD"/>
    <w:rsid w:val="004E21D3"/>
    <w:rsid w:val="004E26E4"/>
    <w:rsid w:val="004E2A72"/>
    <w:rsid w:val="004E2A86"/>
    <w:rsid w:val="004E2CA8"/>
    <w:rsid w:val="004E2E33"/>
    <w:rsid w:val="004E2EDD"/>
    <w:rsid w:val="004E2EF1"/>
    <w:rsid w:val="004E2F51"/>
    <w:rsid w:val="004E3061"/>
    <w:rsid w:val="004E3164"/>
    <w:rsid w:val="004E3579"/>
    <w:rsid w:val="004E3892"/>
    <w:rsid w:val="004E38A5"/>
    <w:rsid w:val="004E3A1C"/>
    <w:rsid w:val="004E3A72"/>
    <w:rsid w:val="004E3AFA"/>
    <w:rsid w:val="004E3B0E"/>
    <w:rsid w:val="004E3E2E"/>
    <w:rsid w:val="004E3F89"/>
    <w:rsid w:val="004E3FD8"/>
    <w:rsid w:val="004E400F"/>
    <w:rsid w:val="004E40E2"/>
    <w:rsid w:val="004E463F"/>
    <w:rsid w:val="004E4696"/>
    <w:rsid w:val="004E471C"/>
    <w:rsid w:val="004E4AA0"/>
    <w:rsid w:val="004E4ABF"/>
    <w:rsid w:val="004E4D73"/>
    <w:rsid w:val="004E4EC5"/>
    <w:rsid w:val="004E4EF1"/>
    <w:rsid w:val="004E4F7A"/>
    <w:rsid w:val="004E4FC8"/>
    <w:rsid w:val="004E5093"/>
    <w:rsid w:val="004E50A5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BD"/>
    <w:rsid w:val="004E6970"/>
    <w:rsid w:val="004E698B"/>
    <w:rsid w:val="004E6C04"/>
    <w:rsid w:val="004E6CEA"/>
    <w:rsid w:val="004E6E6F"/>
    <w:rsid w:val="004E6F18"/>
    <w:rsid w:val="004E7138"/>
    <w:rsid w:val="004E71F7"/>
    <w:rsid w:val="004E76A5"/>
    <w:rsid w:val="004E7746"/>
    <w:rsid w:val="004E7A18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5AB"/>
    <w:rsid w:val="004F062C"/>
    <w:rsid w:val="004F068B"/>
    <w:rsid w:val="004F0857"/>
    <w:rsid w:val="004F08ED"/>
    <w:rsid w:val="004F09B2"/>
    <w:rsid w:val="004F0B5E"/>
    <w:rsid w:val="004F0E7E"/>
    <w:rsid w:val="004F0F4E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A00"/>
    <w:rsid w:val="004F1A9B"/>
    <w:rsid w:val="004F1AEF"/>
    <w:rsid w:val="004F1B47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AA6"/>
    <w:rsid w:val="004F2B32"/>
    <w:rsid w:val="004F2B73"/>
    <w:rsid w:val="004F2B9C"/>
    <w:rsid w:val="004F2BB7"/>
    <w:rsid w:val="004F2CC8"/>
    <w:rsid w:val="004F2CCE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A8A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851"/>
    <w:rsid w:val="004F4A44"/>
    <w:rsid w:val="004F4B37"/>
    <w:rsid w:val="004F4CCF"/>
    <w:rsid w:val="004F4DCF"/>
    <w:rsid w:val="004F4E53"/>
    <w:rsid w:val="004F4F3F"/>
    <w:rsid w:val="004F5135"/>
    <w:rsid w:val="004F5205"/>
    <w:rsid w:val="004F539F"/>
    <w:rsid w:val="004F542E"/>
    <w:rsid w:val="004F551C"/>
    <w:rsid w:val="004F58AB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ADD"/>
    <w:rsid w:val="004F7C51"/>
    <w:rsid w:val="004F7F1A"/>
    <w:rsid w:val="0050004D"/>
    <w:rsid w:val="005000DD"/>
    <w:rsid w:val="005000F5"/>
    <w:rsid w:val="0050017A"/>
    <w:rsid w:val="005001D0"/>
    <w:rsid w:val="00500247"/>
    <w:rsid w:val="005002C7"/>
    <w:rsid w:val="0050031C"/>
    <w:rsid w:val="00500360"/>
    <w:rsid w:val="00500426"/>
    <w:rsid w:val="005004F7"/>
    <w:rsid w:val="00500798"/>
    <w:rsid w:val="005007E7"/>
    <w:rsid w:val="00500A2E"/>
    <w:rsid w:val="00500A59"/>
    <w:rsid w:val="00500B1C"/>
    <w:rsid w:val="00500B61"/>
    <w:rsid w:val="00500B8D"/>
    <w:rsid w:val="00500BF8"/>
    <w:rsid w:val="00500CC0"/>
    <w:rsid w:val="00500EB5"/>
    <w:rsid w:val="00500F80"/>
    <w:rsid w:val="005011CF"/>
    <w:rsid w:val="005011E5"/>
    <w:rsid w:val="005011FF"/>
    <w:rsid w:val="00501302"/>
    <w:rsid w:val="0050132F"/>
    <w:rsid w:val="0050147D"/>
    <w:rsid w:val="005014E0"/>
    <w:rsid w:val="00501723"/>
    <w:rsid w:val="005017B2"/>
    <w:rsid w:val="00501A8C"/>
    <w:rsid w:val="00501B09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639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A6"/>
    <w:rsid w:val="005064CB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4C9"/>
    <w:rsid w:val="00507754"/>
    <w:rsid w:val="005078BE"/>
    <w:rsid w:val="0050799A"/>
    <w:rsid w:val="00507CAF"/>
    <w:rsid w:val="00507CB8"/>
    <w:rsid w:val="00507D14"/>
    <w:rsid w:val="00507D3A"/>
    <w:rsid w:val="00507EBD"/>
    <w:rsid w:val="00507F23"/>
    <w:rsid w:val="0051023A"/>
    <w:rsid w:val="00510374"/>
    <w:rsid w:val="005103C3"/>
    <w:rsid w:val="0051044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32B"/>
    <w:rsid w:val="0051134E"/>
    <w:rsid w:val="00511479"/>
    <w:rsid w:val="00511599"/>
    <w:rsid w:val="005115D3"/>
    <w:rsid w:val="005115DF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452"/>
    <w:rsid w:val="00512566"/>
    <w:rsid w:val="005125C5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2BB"/>
    <w:rsid w:val="0051359E"/>
    <w:rsid w:val="005138D1"/>
    <w:rsid w:val="00513996"/>
    <w:rsid w:val="00513B8C"/>
    <w:rsid w:val="00513D1E"/>
    <w:rsid w:val="00513DB9"/>
    <w:rsid w:val="00513DFC"/>
    <w:rsid w:val="00513F8F"/>
    <w:rsid w:val="00514031"/>
    <w:rsid w:val="005140B8"/>
    <w:rsid w:val="00514617"/>
    <w:rsid w:val="00514661"/>
    <w:rsid w:val="005147E7"/>
    <w:rsid w:val="005147FC"/>
    <w:rsid w:val="005148C3"/>
    <w:rsid w:val="005149A2"/>
    <w:rsid w:val="00514AE4"/>
    <w:rsid w:val="00514B12"/>
    <w:rsid w:val="00514C08"/>
    <w:rsid w:val="00514CEE"/>
    <w:rsid w:val="00514EC0"/>
    <w:rsid w:val="00514F6E"/>
    <w:rsid w:val="005150E4"/>
    <w:rsid w:val="005150FE"/>
    <w:rsid w:val="00515125"/>
    <w:rsid w:val="0051519B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E2B"/>
    <w:rsid w:val="00516568"/>
    <w:rsid w:val="00516B61"/>
    <w:rsid w:val="00516B96"/>
    <w:rsid w:val="00516BD6"/>
    <w:rsid w:val="00516CFF"/>
    <w:rsid w:val="00516D33"/>
    <w:rsid w:val="00516E9E"/>
    <w:rsid w:val="005170F3"/>
    <w:rsid w:val="00517373"/>
    <w:rsid w:val="005173A4"/>
    <w:rsid w:val="005174BD"/>
    <w:rsid w:val="005175C7"/>
    <w:rsid w:val="005175D0"/>
    <w:rsid w:val="005179DC"/>
    <w:rsid w:val="00517BF7"/>
    <w:rsid w:val="00517E06"/>
    <w:rsid w:val="0052001B"/>
    <w:rsid w:val="00520119"/>
    <w:rsid w:val="005202A3"/>
    <w:rsid w:val="005204A8"/>
    <w:rsid w:val="005204E0"/>
    <w:rsid w:val="00520AE3"/>
    <w:rsid w:val="00520BCC"/>
    <w:rsid w:val="00521294"/>
    <w:rsid w:val="00521697"/>
    <w:rsid w:val="005216A9"/>
    <w:rsid w:val="005217EF"/>
    <w:rsid w:val="00521B79"/>
    <w:rsid w:val="00521B8D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54"/>
    <w:rsid w:val="00523DC5"/>
    <w:rsid w:val="00523E18"/>
    <w:rsid w:val="00523F1E"/>
    <w:rsid w:val="00523F32"/>
    <w:rsid w:val="0052408E"/>
    <w:rsid w:val="00524164"/>
    <w:rsid w:val="00524224"/>
    <w:rsid w:val="0052422C"/>
    <w:rsid w:val="00524405"/>
    <w:rsid w:val="005244D5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8EF"/>
    <w:rsid w:val="005269C2"/>
    <w:rsid w:val="00526A5E"/>
    <w:rsid w:val="00526C8A"/>
    <w:rsid w:val="00526CFE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A58"/>
    <w:rsid w:val="00527B79"/>
    <w:rsid w:val="00527D10"/>
    <w:rsid w:val="00527DDF"/>
    <w:rsid w:val="00527E0C"/>
    <w:rsid w:val="0053012B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D2"/>
    <w:rsid w:val="005310D3"/>
    <w:rsid w:val="00531411"/>
    <w:rsid w:val="00531562"/>
    <w:rsid w:val="0053173A"/>
    <w:rsid w:val="00531824"/>
    <w:rsid w:val="005318B9"/>
    <w:rsid w:val="00531957"/>
    <w:rsid w:val="00531A67"/>
    <w:rsid w:val="00531AF4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AA2"/>
    <w:rsid w:val="00532B16"/>
    <w:rsid w:val="00532BD7"/>
    <w:rsid w:val="00532C9D"/>
    <w:rsid w:val="00532E08"/>
    <w:rsid w:val="00532E96"/>
    <w:rsid w:val="00533028"/>
    <w:rsid w:val="00533215"/>
    <w:rsid w:val="005332C2"/>
    <w:rsid w:val="00533421"/>
    <w:rsid w:val="005334E4"/>
    <w:rsid w:val="005335D8"/>
    <w:rsid w:val="00533662"/>
    <w:rsid w:val="00533802"/>
    <w:rsid w:val="00533C61"/>
    <w:rsid w:val="00533F4E"/>
    <w:rsid w:val="00534106"/>
    <w:rsid w:val="00534297"/>
    <w:rsid w:val="0053476B"/>
    <w:rsid w:val="005347FB"/>
    <w:rsid w:val="00534954"/>
    <w:rsid w:val="00534963"/>
    <w:rsid w:val="005349EB"/>
    <w:rsid w:val="00534AA6"/>
    <w:rsid w:val="00534BC5"/>
    <w:rsid w:val="00534C83"/>
    <w:rsid w:val="00534CD9"/>
    <w:rsid w:val="00534EE4"/>
    <w:rsid w:val="00534F3D"/>
    <w:rsid w:val="0053506D"/>
    <w:rsid w:val="00535092"/>
    <w:rsid w:val="0053552D"/>
    <w:rsid w:val="005356B4"/>
    <w:rsid w:val="005357D9"/>
    <w:rsid w:val="0053587C"/>
    <w:rsid w:val="00535A27"/>
    <w:rsid w:val="00535A9F"/>
    <w:rsid w:val="00535B34"/>
    <w:rsid w:val="00535B60"/>
    <w:rsid w:val="00535D10"/>
    <w:rsid w:val="00535EA9"/>
    <w:rsid w:val="00535F29"/>
    <w:rsid w:val="00535FC6"/>
    <w:rsid w:val="00536101"/>
    <w:rsid w:val="0053633B"/>
    <w:rsid w:val="00536565"/>
    <w:rsid w:val="0053656F"/>
    <w:rsid w:val="00536727"/>
    <w:rsid w:val="00536785"/>
    <w:rsid w:val="00536ABB"/>
    <w:rsid w:val="00536ACC"/>
    <w:rsid w:val="00536AEE"/>
    <w:rsid w:val="00536D47"/>
    <w:rsid w:val="00537092"/>
    <w:rsid w:val="005370F6"/>
    <w:rsid w:val="005372EB"/>
    <w:rsid w:val="00537498"/>
    <w:rsid w:val="00537640"/>
    <w:rsid w:val="00537670"/>
    <w:rsid w:val="005377B6"/>
    <w:rsid w:val="00537989"/>
    <w:rsid w:val="005379A0"/>
    <w:rsid w:val="00537BA8"/>
    <w:rsid w:val="00537BBE"/>
    <w:rsid w:val="00537BE9"/>
    <w:rsid w:val="00537C66"/>
    <w:rsid w:val="00537CAF"/>
    <w:rsid w:val="00537D49"/>
    <w:rsid w:val="00537FF5"/>
    <w:rsid w:val="00540038"/>
    <w:rsid w:val="00540055"/>
    <w:rsid w:val="00540147"/>
    <w:rsid w:val="005403AF"/>
    <w:rsid w:val="00540443"/>
    <w:rsid w:val="00540725"/>
    <w:rsid w:val="00540872"/>
    <w:rsid w:val="0054096A"/>
    <w:rsid w:val="00540BE4"/>
    <w:rsid w:val="00540C7A"/>
    <w:rsid w:val="00540E36"/>
    <w:rsid w:val="00540EA6"/>
    <w:rsid w:val="005412A9"/>
    <w:rsid w:val="005417A0"/>
    <w:rsid w:val="0054183A"/>
    <w:rsid w:val="00541938"/>
    <w:rsid w:val="00541942"/>
    <w:rsid w:val="00541D0D"/>
    <w:rsid w:val="00541D85"/>
    <w:rsid w:val="00541E2B"/>
    <w:rsid w:val="00542203"/>
    <w:rsid w:val="00542225"/>
    <w:rsid w:val="00542407"/>
    <w:rsid w:val="00542469"/>
    <w:rsid w:val="0054246A"/>
    <w:rsid w:val="00542569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A13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99D"/>
    <w:rsid w:val="00545C3D"/>
    <w:rsid w:val="00545E21"/>
    <w:rsid w:val="00545E6A"/>
    <w:rsid w:val="00545F28"/>
    <w:rsid w:val="00545F90"/>
    <w:rsid w:val="00545FB3"/>
    <w:rsid w:val="0054623F"/>
    <w:rsid w:val="00546252"/>
    <w:rsid w:val="005462CB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56"/>
    <w:rsid w:val="00546FF9"/>
    <w:rsid w:val="005471A3"/>
    <w:rsid w:val="005471E4"/>
    <w:rsid w:val="005472EA"/>
    <w:rsid w:val="005473C6"/>
    <w:rsid w:val="00547A63"/>
    <w:rsid w:val="00547C1E"/>
    <w:rsid w:val="00547C35"/>
    <w:rsid w:val="00547CFE"/>
    <w:rsid w:val="00547D9B"/>
    <w:rsid w:val="00547E34"/>
    <w:rsid w:val="00547E7A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9A3"/>
    <w:rsid w:val="00550AD9"/>
    <w:rsid w:val="00550B31"/>
    <w:rsid w:val="00550D6F"/>
    <w:rsid w:val="00550D9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925"/>
    <w:rsid w:val="00551E52"/>
    <w:rsid w:val="00551FFC"/>
    <w:rsid w:val="00552038"/>
    <w:rsid w:val="005520AE"/>
    <w:rsid w:val="005521AF"/>
    <w:rsid w:val="0055233E"/>
    <w:rsid w:val="00552461"/>
    <w:rsid w:val="00552569"/>
    <w:rsid w:val="005526BB"/>
    <w:rsid w:val="005528A9"/>
    <w:rsid w:val="005528E1"/>
    <w:rsid w:val="00552B68"/>
    <w:rsid w:val="00552C4A"/>
    <w:rsid w:val="00552DD3"/>
    <w:rsid w:val="00552DE0"/>
    <w:rsid w:val="00552DF5"/>
    <w:rsid w:val="00552E20"/>
    <w:rsid w:val="00552F07"/>
    <w:rsid w:val="00552F64"/>
    <w:rsid w:val="00552FF4"/>
    <w:rsid w:val="005532F7"/>
    <w:rsid w:val="005535D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58"/>
    <w:rsid w:val="005552B9"/>
    <w:rsid w:val="005554AF"/>
    <w:rsid w:val="00555520"/>
    <w:rsid w:val="0055554D"/>
    <w:rsid w:val="0055563A"/>
    <w:rsid w:val="00555713"/>
    <w:rsid w:val="00555756"/>
    <w:rsid w:val="00555772"/>
    <w:rsid w:val="005557DE"/>
    <w:rsid w:val="00555CDD"/>
    <w:rsid w:val="00555D6F"/>
    <w:rsid w:val="005561FF"/>
    <w:rsid w:val="005564E2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A2"/>
    <w:rsid w:val="0056054A"/>
    <w:rsid w:val="00560732"/>
    <w:rsid w:val="00560A80"/>
    <w:rsid w:val="00560A85"/>
    <w:rsid w:val="00560AC9"/>
    <w:rsid w:val="00560BEC"/>
    <w:rsid w:val="00560CCD"/>
    <w:rsid w:val="00560E19"/>
    <w:rsid w:val="00560E48"/>
    <w:rsid w:val="00560F3A"/>
    <w:rsid w:val="00560F79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E8"/>
    <w:rsid w:val="00561E1E"/>
    <w:rsid w:val="00561F7D"/>
    <w:rsid w:val="00562495"/>
    <w:rsid w:val="00562512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B15"/>
    <w:rsid w:val="00562C1E"/>
    <w:rsid w:val="00562CDC"/>
    <w:rsid w:val="00562F13"/>
    <w:rsid w:val="00563162"/>
    <w:rsid w:val="0056348D"/>
    <w:rsid w:val="005639CE"/>
    <w:rsid w:val="005639D4"/>
    <w:rsid w:val="00563A32"/>
    <w:rsid w:val="00563A81"/>
    <w:rsid w:val="00563D1A"/>
    <w:rsid w:val="00563FC7"/>
    <w:rsid w:val="00563FD2"/>
    <w:rsid w:val="0056434D"/>
    <w:rsid w:val="00564A51"/>
    <w:rsid w:val="00564DAF"/>
    <w:rsid w:val="00564EB9"/>
    <w:rsid w:val="00564F6A"/>
    <w:rsid w:val="00565293"/>
    <w:rsid w:val="00565437"/>
    <w:rsid w:val="005657CA"/>
    <w:rsid w:val="00565C40"/>
    <w:rsid w:val="00565C88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D4"/>
    <w:rsid w:val="0056762D"/>
    <w:rsid w:val="00567643"/>
    <w:rsid w:val="005676F8"/>
    <w:rsid w:val="0056773C"/>
    <w:rsid w:val="005679F0"/>
    <w:rsid w:val="00567A4C"/>
    <w:rsid w:val="00567B0D"/>
    <w:rsid w:val="00567B3B"/>
    <w:rsid w:val="00567B75"/>
    <w:rsid w:val="00567C4D"/>
    <w:rsid w:val="00567CCB"/>
    <w:rsid w:val="00567D34"/>
    <w:rsid w:val="00567E68"/>
    <w:rsid w:val="005700AB"/>
    <w:rsid w:val="00570162"/>
    <w:rsid w:val="0057019E"/>
    <w:rsid w:val="005701C5"/>
    <w:rsid w:val="0057021C"/>
    <w:rsid w:val="0057025F"/>
    <w:rsid w:val="005703B1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84C"/>
    <w:rsid w:val="005719F4"/>
    <w:rsid w:val="00571A0D"/>
    <w:rsid w:val="00571B71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BD"/>
    <w:rsid w:val="00572DC8"/>
    <w:rsid w:val="00572DE6"/>
    <w:rsid w:val="00572EB2"/>
    <w:rsid w:val="00572EC1"/>
    <w:rsid w:val="00572F26"/>
    <w:rsid w:val="00572F6E"/>
    <w:rsid w:val="005730FF"/>
    <w:rsid w:val="005732AE"/>
    <w:rsid w:val="00573469"/>
    <w:rsid w:val="0057353A"/>
    <w:rsid w:val="00573554"/>
    <w:rsid w:val="0057355C"/>
    <w:rsid w:val="0057380A"/>
    <w:rsid w:val="005739F8"/>
    <w:rsid w:val="00573A3A"/>
    <w:rsid w:val="00573B29"/>
    <w:rsid w:val="00573B93"/>
    <w:rsid w:val="00573BB0"/>
    <w:rsid w:val="00573D2B"/>
    <w:rsid w:val="00573DAF"/>
    <w:rsid w:val="00573DDC"/>
    <w:rsid w:val="00573E3E"/>
    <w:rsid w:val="00573F24"/>
    <w:rsid w:val="00574167"/>
    <w:rsid w:val="005741BE"/>
    <w:rsid w:val="00574397"/>
    <w:rsid w:val="00574633"/>
    <w:rsid w:val="00574886"/>
    <w:rsid w:val="00574D14"/>
    <w:rsid w:val="00574D7D"/>
    <w:rsid w:val="00574E0E"/>
    <w:rsid w:val="00574E97"/>
    <w:rsid w:val="00574FDC"/>
    <w:rsid w:val="005753DB"/>
    <w:rsid w:val="005756BD"/>
    <w:rsid w:val="00575813"/>
    <w:rsid w:val="00575B72"/>
    <w:rsid w:val="00575D81"/>
    <w:rsid w:val="005760C5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CB5"/>
    <w:rsid w:val="00577368"/>
    <w:rsid w:val="005773FF"/>
    <w:rsid w:val="00577540"/>
    <w:rsid w:val="005777AC"/>
    <w:rsid w:val="005777B2"/>
    <w:rsid w:val="00577889"/>
    <w:rsid w:val="0057788D"/>
    <w:rsid w:val="00577EB4"/>
    <w:rsid w:val="00580165"/>
    <w:rsid w:val="00580424"/>
    <w:rsid w:val="005805E8"/>
    <w:rsid w:val="00580BCC"/>
    <w:rsid w:val="00581081"/>
    <w:rsid w:val="0058112D"/>
    <w:rsid w:val="00581311"/>
    <w:rsid w:val="005813AF"/>
    <w:rsid w:val="005814F1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289"/>
    <w:rsid w:val="0058244E"/>
    <w:rsid w:val="005825EF"/>
    <w:rsid w:val="005828F4"/>
    <w:rsid w:val="005829CC"/>
    <w:rsid w:val="00582B1C"/>
    <w:rsid w:val="00582BB0"/>
    <w:rsid w:val="00582C58"/>
    <w:rsid w:val="00582C93"/>
    <w:rsid w:val="00582DC9"/>
    <w:rsid w:val="00582E3D"/>
    <w:rsid w:val="00582FDF"/>
    <w:rsid w:val="00583147"/>
    <w:rsid w:val="005832BD"/>
    <w:rsid w:val="00583339"/>
    <w:rsid w:val="0058335F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7B3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ACE"/>
    <w:rsid w:val="00585B98"/>
    <w:rsid w:val="00585C3A"/>
    <w:rsid w:val="00585C61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B00"/>
    <w:rsid w:val="00586B34"/>
    <w:rsid w:val="00586D3A"/>
    <w:rsid w:val="00586E13"/>
    <w:rsid w:val="00586F1F"/>
    <w:rsid w:val="00586F33"/>
    <w:rsid w:val="00586F4C"/>
    <w:rsid w:val="00586F4E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B52"/>
    <w:rsid w:val="00587D56"/>
    <w:rsid w:val="00587E08"/>
    <w:rsid w:val="00590027"/>
    <w:rsid w:val="00590080"/>
    <w:rsid w:val="005903EC"/>
    <w:rsid w:val="00590494"/>
    <w:rsid w:val="00590624"/>
    <w:rsid w:val="00590681"/>
    <w:rsid w:val="00590838"/>
    <w:rsid w:val="005909AD"/>
    <w:rsid w:val="00590BC8"/>
    <w:rsid w:val="00590BF6"/>
    <w:rsid w:val="00590C0B"/>
    <w:rsid w:val="00590F72"/>
    <w:rsid w:val="00591016"/>
    <w:rsid w:val="00591021"/>
    <w:rsid w:val="00591055"/>
    <w:rsid w:val="00591740"/>
    <w:rsid w:val="0059175C"/>
    <w:rsid w:val="00591856"/>
    <w:rsid w:val="005918BB"/>
    <w:rsid w:val="005918E2"/>
    <w:rsid w:val="00591992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84F"/>
    <w:rsid w:val="00592A52"/>
    <w:rsid w:val="00592E68"/>
    <w:rsid w:val="00593103"/>
    <w:rsid w:val="00593105"/>
    <w:rsid w:val="005931B5"/>
    <w:rsid w:val="0059323A"/>
    <w:rsid w:val="005932EE"/>
    <w:rsid w:val="005932FC"/>
    <w:rsid w:val="00593311"/>
    <w:rsid w:val="00593447"/>
    <w:rsid w:val="005934BB"/>
    <w:rsid w:val="005934C7"/>
    <w:rsid w:val="00593640"/>
    <w:rsid w:val="00593B82"/>
    <w:rsid w:val="00593C78"/>
    <w:rsid w:val="00593D87"/>
    <w:rsid w:val="00594131"/>
    <w:rsid w:val="00594303"/>
    <w:rsid w:val="0059434A"/>
    <w:rsid w:val="005943C6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715B"/>
    <w:rsid w:val="005973D8"/>
    <w:rsid w:val="0059759B"/>
    <w:rsid w:val="00597600"/>
    <w:rsid w:val="00597605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49F"/>
    <w:rsid w:val="005A0556"/>
    <w:rsid w:val="005A05C6"/>
    <w:rsid w:val="005A0753"/>
    <w:rsid w:val="005A075D"/>
    <w:rsid w:val="005A082F"/>
    <w:rsid w:val="005A0BF7"/>
    <w:rsid w:val="005A0C36"/>
    <w:rsid w:val="005A0CB6"/>
    <w:rsid w:val="005A0DF5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31BE"/>
    <w:rsid w:val="005A320D"/>
    <w:rsid w:val="005A34CE"/>
    <w:rsid w:val="005A36E3"/>
    <w:rsid w:val="005A3988"/>
    <w:rsid w:val="005A3A31"/>
    <w:rsid w:val="005A3A8A"/>
    <w:rsid w:val="005A3BF4"/>
    <w:rsid w:val="005A406C"/>
    <w:rsid w:val="005A416C"/>
    <w:rsid w:val="005A46A9"/>
    <w:rsid w:val="005A46F8"/>
    <w:rsid w:val="005A478E"/>
    <w:rsid w:val="005A49B7"/>
    <w:rsid w:val="005A4A71"/>
    <w:rsid w:val="005A4B84"/>
    <w:rsid w:val="005A4BD8"/>
    <w:rsid w:val="005A4C8E"/>
    <w:rsid w:val="005A4E4E"/>
    <w:rsid w:val="005A4FC8"/>
    <w:rsid w:val="005A504B"/>
    <w:rsid w:val="005A51DA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F57"/>
    <w:rsid w:val="005A5FC5"/>
    <w:rsid w:val="005A6578"/>
    <w:rsid w:val="005A6613"/>
    <w:rsid w:val="005A66C8"/>
    <w:rsid w:val="005A67DB"/>
    <w:rsid w:val="005A68B1"/>
    <w:rsid w:val="005A6A3A"/>
    <w:rsid w:val="005A6A8E"/>
    <w:rsid w:val="005A6B52"/>
    <w:rsid w:val="005A6E5F"/>
    <w:rsid w:val="005A6E87"/>
    <w:rsid w:val="005A7077"/>
    <w:rsid w:val="005A7302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D15"/>
    <w:rsid w:val="005B1E0A"/>
    <w:rsid w:val="005B1F42"/>
    <w:rsid w:val="005B2421"/>
    <w:rsid w:val="005B25A5"/>
    <w:rsid w:val="005B2899"/>
    <w:rsid w:val="005B2D43"/>
    <w:rsid w:val="005B2DA2"/>
    <w:rsid w:val="005B2DEE"/>
    <w:rsid w:val="005B2EB8"/>
    <w:rsid w:val="005B2FF2"/>
    <w:rsid w:val="005B3035"/>
    <w:rsid w:val="005B31A4"/>
    <w:rsid w:val="005B349D"/>
    <w:rsid w:val="005B355C"/>
    <w:rsid w:val="005B35AF"/>
    <w:rsid w:val="005B3A28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E83"/>
    <w:rsid w:val="005B5082"/>
    <w:rsid w:val="005B50EF"/>
    <w:rsid w:val="005B50F9"/>
    <w:rsid w:val="005B5152"/>
    <w:rsid w:val="005B539B"/>
    <w:rsid w:val="005B53C3"/>
    <w:rsid w:val="005B5425"/>
    <w:rsid w:val="005B5491"/>
    <w:rsid w:val="005B54FE"/>
    <w:rsid w:val="005B5626"/>
    <w:rsid w:val="005B5745"/>
    <w:rsid w:val="005B5822"/>
    <w:rsid w:val="005B5A40"/>
    <w:rsid w:val="005B5A55"/>
    <w:rsid w:val="005B5B27"/>
    <w:rsid w:val="005B5B92"/>
    <w:rsid w:val="005B5C41"/>
    <w:rsid w:val="005B5E3C"/>
    <w:rsid w:val="005B5F38"/>
    <w:rsid w:val="005B5FC4"/>
    <w:rsid w:val="005B61F0"/>
    <w:rsid w:val="005B633C"/>
    <w:rsid w:val="005B6489"/>
    <w:rsid w:val="005B6701"/>
    <w:rsid w:val="005B691E"/>
    <w:rsid w:val="005B6A6C"/>
    <w:rsid w:val="005B6BB5"/>
    <w:rsid w:val="005B6C18"/>
    <w:rsid w:val="005B6C61"/>
    <w:rsid w:val="005B6C87"/>
    <w:rsid w:val="005B6CB3"/>
    <w:rsid w:val="005B6F41"/>
    <w:rsid w:val="005B6FAE"/>
    <w:rsid w:val="005B7034"/>
    <w:rsid w:val="005B703E"/>
    <w:rsid w:val="005B7149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66"/>
    <w:rsid w:val="005C098E"/>
    <w:rsid w:val="005C09BF"/>
    <w:rsid w:val="005C0BC7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F34"/>
    <w:rsid w:val="005C2144"/>
    <w:rsid w:val="005C2241"/>
    <w:rsid w:val="005C23D7"/>
    <w:rsid w:val="005C2414"/>
    <w:rsid w:val="005C247C"/>
    <w:rsid w:val="005C254A"/>
    <w:rsid w:val="005C26F6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40"/>
    <w:rsid w:val="005C39B1"/>
    <w:rsid w:val="005C40FA"/>
    <w:rsid w:val="005C4141"/>
    <w:rsid w:val="005C4183"/>
    <w:rsid w:val="005C451F"/>
    <w:rsid w:val="005C45D7"/>
    <w:rsid w:val="005C4948"/>
    <w:rsid w:val="005C4A10"/>
    <w:rsid w:val="005C4B4D"/>
    <w:rsid w:val="005C4C1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A28"/>
    <w:rsid w:val="005C5C78"/>
    <w:rsid w:val="005C5D77"/>
    <w:rsid w:val="005C5DC7"/>
    <w:rsid w:val="005C6222"/>
    <w:rsid w:val="005C64DA"/>
    <w:rsid w:val="005C6532"/>
    <w:rsid w:val="005C6608"/>
    <w:rsid w:val="005C69FB"/>
    <w:rsid w:val="005C6AF6"/>
    <w:rsid w:val="005C6B26"/>
    <w:rsid w:val="005C6F44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54"/>
    <w:rsid w:val="005C7B92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47B"/>
    <w:rsid w:val="005D05AD"/>
    <w:rsid w:val="005D0790"/>
    <w:rsid w:val="005D092E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BDC"/>
    <w:rsid w:val="005D1C17"/>
    <w:rsid w:val="005D1CA0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679"/>
    <w:rsid w:val="005D2A49"/>
    <w:rsid w:val="005D2C75"/>
    <w:rsid w:val="005D2C90"/>
    <w:rsid w:val="005D2CB0"/>
    <w:rsid w:val="005D2EE8"/>
    <w:rsid w:val="005D2F14"/>
    <w:rsid w:val="005D3534"/>
    <w:rsid w:val="005D36B4"/>
    <w:rsid w:val="005D3707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A40"/>
    <w:rsid w:val="005D4C0D"/>
    <w:rsid w:val="005D5012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C4C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B30"/>
    <w:rsid w:val="005D6C90"/>
    <w:rsid w:val="005D6D1E"/>
    <w:rsid w:val="005D6D5F"/>
    <w:rsid w:val="005D6E1C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52"/>
    <w:rsid w:val="005D7CEB"/>
    <w:rsid w:val="005D7D49"/>
    <w:rsid w:val="005D7D80"/>
    <w:rsid w:val="005D7E04"/>
    <w:rsid w:val="005D7E69"/>
    <w:rsid w:val="005D7F25"/>
    <w:rsid w:val="005E0079"/>
    <w:rsid w:val="005E0082"/>
    <w:rsid w:val="005E0227"/>
    <w:rsid w:val="005E02EF"/>
    <w:rsid w:val="005E033D"/>
    <w:rsid w:val="005E0381"/>
    <w:rsid w:val="005E04AA"/>
    <w:rsid w:val="005E0509"/>
    <w:rsid w:val="005E0517"/>
    <w:rsid w:val="005E06E1"/>
    <w:rsid w:val="005E0765"/>
    <w:rsid w:val="005E0829"/>
    <w:rsid w:val="005E083E"/>
    <w:rsid w:val="005E0899"/>
    <w:rsid w:val="005E0A44"/>
    <w:rsid w:val="005E0B17"/>
    <w:rsid w:val="005E0C1B"/>
    <w:rsid w:val="005E0E2A"/>
    <w:rsid w:val="005E0E90"/>
    <w:rsid w:val="005E10F8"/>
    <w:rsid w:val="005E1120"/>
    <w:rsid w:val="005E1224"/>
    <w:rsid w:val="005E1244"/>
    <w:rsid w:val="005E1300"/>
    <w:rsid w:val="005E1393"/>
    <w:rsid w:val="005E1411"/>
    <w:rsid w:val="005E196B"/>
    <w:rsid w:val="005E19B4"/>
    <w:rsid w:val="005E1D98"/>
    <w:rsid w:val="005E1FA3"/>
    <w:rsid w:val="005E210C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5FD"/>
    <w:rsid w:val="005E383F"/>
    <w:rsid w:val="005E3967"/>
    <w:rsid w:val="005E3A35"/>
    <w:rsid w:val="005E3B77"/>
    <w:rsid w:val="005E3C27"/>
    <w:rsid w:val="005E3E4F"/>
    <w:rsid w:val="005E403D"/>
    <w:rsid w:val="005E420F"/>
    <w:rsid w:val="005E421D"/>
    <w:rsid w:val="005E456F"/>
    <w:rsid w:val="005E48F7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9C5"/>
    <w:rsid w:val="005E5DB1"/>
    <w:rsid w:val="005E5E74"/>
    <w:rsid w:val="005E66F1"/>
    <w:rsid w:val="005E6752"/>
    <w:rsid w:val="005E6867"/>
    <w:rsid w:val="005E6AFB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ED1"/>
    <w:rsid w:val="005F1FE4"/>
    <w:rsid w:val="005F20B5"/>
    <w:rsid w:val="005F2206"/>
    <w:rsid w:val="005F22B2"/>
    <w:rsid w:val="005F2415"/>
    <w:rsid w:val="005F2642"/>
    <w:rsid w:val="005F272E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6D"/>
    <w:rsid w:val="005F3D19"/>
    <w:rsid w:val="005F3D8B"/>
    <w:rsid w:val="005F3DDF"/>
    <w:rsid w:val="005F3F7F"/>
    <w:rsid w:val="005F40E5"/>
    <w:rsid w:val="005F419B"/>
    <w:rsid w:val="005F4628"/>
    <w:rsid w:val="005F4674"/>
    <w:rsid w:val="005F46D9"/>
    <w:rsid w:val="005F4749"/>
    <w:rsid w:val="005F4758"/>
    <w:rsid w:val="005F4950"/>
    <w:rsid w:val="005F4D16"/>
    <w:rsid w:val="005F4D63"/>
    <w:rsid w:val="005F4DB4"/>
    <w:rsid w:val="005F4E7C"/>
    <w:rsid w:val="005F4EAF"/>
    <w:rsid w:val="005F4EFF"/>
    <w:rsid w:val="005F523F"/>
    <w:rsid w:val="005F5362"/>
    <w:rsid w:val="005F556F"/>
    <w:rsid w:val="005F572D"/>
    <w:rsid w:val="005F57A3"/>
    <w:rsid w:val="005F589B"/>
    <w:rsid w:val="005F5C0F"/>
    <w:rsid w:val="005F5C3D"/>
    <w:rsid w:val="005F5D63"/>
    <w:rsid w:val="005F644B"/>
    <w:rsid w:val="005F660A"/>
    <w:rsid w:val="005F6697"/>
    <w:rsid w:val="005F681D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647"/>
    <w:rsid w:val="005F7851"/>
    <w:rsid w:val="005F7901"/>
    <w:rsid w:val="005F7926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6CD"/>
    <w:rsid w:val="00600B6C"/>
    <w:rsid w:val="00600C73"/>
    <w:rsid w:val="00600D07"/>
    <w:rsid w:val="00600D93"/>
    <w:rsid w:val="00600F3E"/>
    <w:rsid w:val="00601072"/>
    <w:rsid w:val="0060109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44B"/>
    <w:rsid w:val="006035A2"/>
    <w:rsid w:val="00603924"/>
    <w:rsid w:val="00603977"/>
    <w:rsid w:val="006039C5"/>
    <w:rsid w:val="00603AB2"/>
    <w:rsid w:val="00603B1B"/>
    <w:rsid w:val="00604109"/>
    <w:rsid w:val="006041BC"/>
    <w:rsid w:val="00604343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69F"/>
    <w:rsid w:val="0060591D"/>
    <w:rsid w:val="00605963"/>
    <w:rsid w:val="0060596F"/>
    <w:rsid w:val="006059EC"/>
    <w:rsid w:val="00605A00"/>
    <w:rsid w:val="00605A02"/>
    <w:rsid w:val="00605A5D"/>
    <w:rsid w:val="00605B5D"/>
    <w:rsid w:val="00605F0A"/>
    <w:rsid w:val="00606088"/>
    <w:rsid w:val="006066E8"/>
    <w:rsid w:val="006069A7"/>
    <w:rsid w:val="00606EB9"/>
    <w:rsid w:val="00607051"/>
    <w:rsid w:val="00607216"/>
    <w:rsid w:val="00607263"/>
    <w:rsid w:val="006072F0"/>
    <w:rsid w:val="006074B1"/>
    <w:rsid w:val="00607612"/>
    <w:rsid w:val="006079AB"/>
    <w:rsid w:val="00607ADE"/>
    <w:rsid w:val="00607DB3"/>
    <w:rsid w:val="00607E06"/>
    <w:rsid w:val="00607E68"/>
    <w:rsid w:val="00607FED"/>
    <w:rsid w:val="006100AA"/>
    <w:rsid w:val="00610224"/>
    <w:rsid w:val="006102C6"/>
    <w:rsid w:val="006103EB"/>
    <w:rsid w:val="006103F0"/>
    <w:rsid w:val="0061077D"/>
    <w:rsid w:val="006109B5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4B1"/>
    <w:rsid w:val="006125DB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3A2"/>
    <w:rsid w:val="006134CE"/>
    <w:rsid w:val="00613592"/>
    <w:rsid w:val="00613709"/>
    <w:rsid w:val="0061379B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5178"/>
    <w:rsid w:val="0061524B"/>
    <w:rsid w:val="0061546B"/>
    <w:rsid w:val="0061548F"/>
    <w:rsid w:val="0061563F"/>
    <w:rsid w:val="0061565F"/>
    <w:rsid w:val="006159FA"/>
    <w:rsid w:val="00615BDB"/>
    <w:rsid w:val="0061611E"/>
    <w:rsid w:val="006161CA"/>
    <w:rsid w:val="006162D2"/>
    <w:rsid w:val="00616343"/>
    <w:rsid w:val="00616532"/>
    <w:rsid w:val="0061655D"/>
    <w:rsid w:val="00616653"/>
    <w:rsid w:val="00616885"/>
    <w:rsid w:val="006169F6"/>
    <w:rsid w:val="00616A4F"/>
    <w:rsid w:val="00616B35"/>
    <w:rsid w:val="00616B3C"/>
    <w:rsid w:val="00616EC5"/>
    <w:rsid w:val="00616F60"/>
    <w:rsid w:val="00616F90"/>
    <w:rsid w:val="0061717B"/>
    <w:rsid w:val="0061717F"/>
    <w:rsid w:val="006174D4"/>
    <w:rsid w:val="006175CF"/>
    <w:rsid w:val="00617653"/>
    <w:rsid w:val="006177B5"/>
    <w:rsid w:val="00617860"/>
    <w:rsid w:val="00617B93"/>
    <w:rsid w:val="00617C45"/>
    <w:rsid w:val="00617D0D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0E4B"/>
    <w:rsid w:val="0062117D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18E"/>
    <w:rsid w:val="006222C9"/>
    <w:rsid w:val="00622B4E"/>
    <w:rsid w:val="00622F38"/>
    <w:rsid w:val="00623030"/>
    <w:rsid w:val="00623427"/>
    <w:rsid w:val="00623AEB"/>
    <w:rsid w:val="00623E4E"/>
    <w:rsid w:val="00624165"/>
    <w:rsid w:val="00624601"/>
    <w:rsid w:val="006246BE"/>
    <w:rsid w:val="006249EE"/>
    <w:rsid w:val="00624AA6"/>
    <w:rsid w:val="00624C2C"/>
    <w:rsid w:val="00624C6E"/>
    <w:rsid w:val="00624FB3"/>
    <w:rsid w:val="00624FF3"/>
    <w:rsid w:val="00625261"/>
    <w:rsid w:val="0062538F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7A0"/>
    <w:rsid w:val="006268AE"/>
    <w:rsid w:val="006268B1"/>
    <w:rsid w:val="00626A9F"/>
    <w:rsid w:val="00626AAE"/>
    <w:rsid w:val="00626C25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300D7"/>
    <w:rsid w:val="00630145"/>
    <w:rsid w:val="00630333"/>
    <w:rsid w:val="00630926"/>
    <w:rsid w:val="00630B0A"/>
    <w:rsid w:val="00630BAC"/>
    <w:rsid w:val="00630D42"/>
    <w:rsid w:val="00630E46"/>
    <w:rsid w:val="00630EC6"/>
    <w:rsid w:val="00630FE5"/>
    <w:rsid w:val="00631007"/>
    <w:rsid w:val="00631251"/>
    <w:rsid w:val="006314FE"/>
    <w:rsid w:val="006317BA"/>
    <w:rsid w:val="006317DE"/>
    <w:rsid w:val="006317E6"/>
    <w:rsid w:val="00631826"/>
    <w:rsid w:val="00631B54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597"/>
    <w:rsid w:val="006337C0"/>
    <w:rsid w:val="00633951"/>
    <w:rsid w:val="00633965"/>
    <w:rsid w:val="00633A3A"/>
    <w:rsid w:val="00633A67"/>
    <w:rsid w:val="00633B5E"/>
    <w:rsid w:val="00633C0A"/>
    <w:rsid w:val="00633EDC"/>
    <w:rsid w:val="0063405E"/>
    <w:rsid w:val="006341AD"/>
    <w:rsid w:val="006342BC"/>
    <w:rsid w:val="006342D8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D4F"/>
    <w:rsid w:val="00634E0E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A76"/>
    <w:rsid w:val="00637026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0E23"/>
    <w:rsid w:val="00641061"/>
    <w:rsid w:val="00641146"/>
    <w:rsid w:val="006411DF"/>
    <w:rsid w:val="00641298"/>
    <w:rsid w:val="006412A2"/>
    <w:rsid w:val="00641434"/>
    <w:rsid w:val="00641734"/>
    <w:rsid w:val="00641833"/>
    <w:rsid w:val="006419ED"/>
    <w:rsid w:val="00641BDB"/>
    <w:rsid w:val="00641FB6"/>
    <w:rsid w:val="00642304"/>
    <w:rsid w:val="00642386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2EDE"/>
    <w:rsid w:val="006431D6"/>
    <w:rsid w:val="006431D8"/>
    <w:rsid w:val="006434BE"/>
    <w:rsid w:val="00643562"/>
    <w:rsid w:val="0064363E"/>
    <w:rsid w:val="00643726"/>
    <w:rsid w:val="00643758"/>
    <w:rsid w:val="00643769"/>
    <w:rsid w:val="00643816"/>
    <w:rsid w:val="00643891"/>
    <w:rsid w:val="00643ACD"/>
    <w:rsid w:val="00643C9E"/>
    <w:rsid w:val="00643DCD"/>
    <w:rsid w:val="00644161"/>
    <w:rsid w:val="006441B1"/>
    <w:rsid w:val="00644200"/>
    <w:rsid w:val="00644279"/>
    <w:rsid w:val="0064428B"/>
    <w:rsid w:val="006442D5"/>
    <w:rsid w:val="00644511"/>
    <w:rsid w:val="0064456A"/>
    <w:rsid w:val="0064486C"/>
    <w:rsid w:val="00644A38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1"/>
    <w:rsid w:val="00646867"/>
    <w:rsid w:val="00646A36"/>
    <w:rsid w:val="00646AC1"/>
    <w:rsid w:val="00646FC8"/>
    <w:rsid w:val="0064714A"/>
    <w:rsid w:val="006473D7"/>
    <w:rsid w:val="006477A7"/>
    <w:rsid w:val="0064783C"/>
    <w:rsid w:val="00647A1F"/>
    <w:rsid w:val="00647A8A"/>
    <w:rsid w:val="00647B40"/>
    <w:rsid w:val="00647BFA"/>
    <w:rsid w:val="00647CB3"/>
    <w:rsid w:val="00647EA2"/>
    <w:rsid w:val="00650064"/>
    <w:rsid w:val="00650113"/>
    <w:rsid w:val="00650150"/>
    <w:rsid w:val="006505AB"/>
    <w:rsid w:val="006507E3"/>
    <w:rsid w:val="00650854"/>
    <w:rsid w:val="006509D3"/>
    <w:rsid w:val="00650ABA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81C"/>
    <w:rsid w:val="006518B1"/>
    <w:rsid w:val="006518C1"/>
    <w:rsid w:val="00651979"/>
    <w:rsid w:val="00651A16"/>
    <w:rsid w:val="00651A53"/>
    <w:rsid w:val="00651AD3"/>
    <w:rsid w:val="00651B74"/>
    <w:rsid w:val="00651E1B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77F"/>
    <w:rsid w:val="006539D1"/>
    <w:rsid w:val="00653B12"/>
    <w:rsid w:val="00653B35"/>
    <w:rsid w:val="00653D38"/>
    <w:rsid w:val="00653FED"/>
    <w:rsid w:val="0065424F"/>
    <w:rsid w:val="0065449E"/>
    <w:rsid w:val="006544AC"/>
    <w:rsid w:val="006544DE"/>
    <w:rsid w:val="006544F6"/>
    <w:rsid w:val="006545C7"/>
    <w:rsid w:val="006547B0"/>
    <w:rsid w:val="00654AFD"/>
    <w:rsid w:val="00654BFC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C"/>
    <w:rsid w:val="006561FF"/>
    <w:rsid w:val="00656216"/>
    <w:rsid w:val="00656319"/>
    <w:rsid w:val="0065645E"/>
    <w:rsid w:val="00656B1B"/>
    <w:rsid w:val="00656B94"/>
    <w:rsid w:val="00656BA0"/>
    <w:rsid w:val="00656D6F"/>
    <w:rsid w:val="00657005"/>
    <w:rsid w:val="006572FB"/>
    <w:rsid w:val="006574B4"/>
    <w:rsid w:val="006575D3"/>
    <w:rsid w:val="006578D9"/>
    <w:rsid w:val="00657BEA"/>
    <w:rsid w:val="00657C5B"/>
    <w:rsid w:val="00657C5F"/>
    <w:rsid w:val="00657F67"/>
    <w:rsid w:val="00657F8C"/>
    <w:rsid w:val="00660241"/>
    <w:rsid w:val="0066037E"/>
    <w:rsid w:val="006605DC"/>
    <w:rsid w:val="00660799"/>
    <w:rsid w:val="006607B7"/>
    <w:rsid w:val="006607F8"/>
    <w:rsid w:val="00660A93"/>
    <w:rsid w:val="00660ADE"/>
    <w:rsid w:val="00660CAA"/>
    <w:rsid w:val="00660D12"/>
    <w:rsid w:val="00661079"/>
    <w:rsid w:val="0066124C"/>
    <w:rsid w:val="00661394"/>
    <w:rsid w:val="0066146F"/>
    <w:rsid w:val="00661636"/>
    <w:rsid w:val="006616A1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787"/>
    <w:rsid w:val="0066286C"/>
    <w:rsid w:val="00662A3D"/>
    <w:rsid w:val="00662B59"/>
    <w:rsid w:val="00662C38"/>
    <w:rsid w:val="00662DF2"/>
    <w:rsid w:val="00662E83"/>
    <w:rsid w:val="00662E9C"/>
    <w:rsid w:val="00662FA2"/>
    <w:rsid w:val="0066304C"/>
    <w:rsid w:val="0066304D"/>
    <w:rsid w:val="006630C1"/>
    <w:rsid w:val="0066310A"/>
    <w:rsid w:val="006631FC"/>
    <w:rsid w:val="0066347A"/>
    <w:rsid w:val="006634AA"/>
    <w:rsid w:val="00663549"/>
    <w:rsid w:val="006635DC"/>
    <w:rsid w:val="006636AF"/>
    <w:rsid w:val="00663898"/>
    <w:rsid w:val="00663908"/>
    <w:rsid w:val="00663AB7"/>
    <w:rsid w:val="00663B53"/>
    <w:rsid w:val="00663DAB"/>
    <w:rsid w:val="00663EA5"/>
    <w:rsid w:val="006641CE"/>
    <w:rsid w:val="00664239"/>
    <w:rsid w:val="006644FF"/>
    <w:rsid w:val="00664678"/>
    <w:rsid w:val="006646F4"/>
    <w:rsid w:val="00664AF9"/>
    <w:rsid w:val="00665094"/>
    <w:rsid w:val="00665229"/>
    <w:rsid w:val="00665316"/>
    <w:rsid w:val="006654E8"/>
    <w:rsid w:val="0066557D"/>
    <w:rsid w:val="0066568F"/>
    <w:rsid w:val="006656F3"/>
    <w:rsid w:val="006659AF"/>
    <w:rsid w:val="00665A8F"/>
    <w:rsid w:val="00665C41"/>
    <w:rsid w:val="00665CCE"/>
    <w:rsid w:val="00665E97"/>
    <w:rsid w:val="006664C2"/>
    <w:rsid w:val="00666552"/>
    <w:rsid w:val="006665A9"/>
    <w:rsid w:val="00666974"/>
    <w:rsid w:val="00666AB3"/>
    <w:rsid w:val="00666DFA"/>
    <w:rsid w:val="00667018"/>
    <w:rsid w:val="006671A7"/>
    <w:rsid w:val="006672FC"/>
    <w:rsid w:val="00667378"/>
    <w:rsid w:val="0066745C"/>
    <w:rsid w:val="006675E0"/>
    <w:rsid w:val="006675F5"/>
    <w:rsid w:val="0066778A"/>
    <w:rsid w:val="00667876"/>
    <w:rsid w:val="006678EC"/>
    <w:rsid w:val="00667943"/>
    <w:rsid w:val="00667A27"/>
    <w:rsid w:val="00667A43"/>
    <w:rsid w:val="00667BA6"/>
    <w:rsid w:val="00667BD2"/>
    <w:rsid w:val="00667C2A"/>
    <w:rsid w:val="00667D04"/>
    <w:rsid w:val="00667D4E"/>
    <w:rsid w:val="00667E4A"/>
    <w:rsid w:val="00667FFD"/>
    <w:rsid w:val="00670290"/>
    <w:rsid w:val="006704AE"/>
    <w:rsid w:val="006704BF"/>
    <w:rsid w:val="00670570"/>
    <w:rsid w:val="00670656"/>
    <w:rsid w:val="00670852"/>
    <w:rsid w:val="00670AD6"/>
    <w:rsid w:val="00670B1B"/>
    <w:rsid w:val="00670BF3"/>
    <w:rsid w:val="00670ECD"/>
    <w:rsid w:val="00670F81"/>
    <w:rsid w:val="00671010"/>
    <w:rsid w:val="0067106A"/>
    <w:rsid w:val="00671272"/>
    <w:rsid w:val="0067129F"/>
    <w:rsid w:val="006713F6"/>
    <w:rsid w:val="0067185E"/>
    <w:rsid w:val="006719C5"/>
    <w:rsid w:val="00671B4F"/>
    <w:rsid w:val="00671D82"/>
    <w:rsid w:val="00671E9B"/>
    <w:rsid w:val="00672098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D3E"/>
    <w:rsid w:val="00672DEB"/>
    <w:rsid w:val="00672E78"/>
    <w:rsid w:val="00672EF5"/>
    <w:rsid w:val="00673042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F88"/>
    <w:rsid w:val="0067534D"/>
    <w:rsid w:val="006754D4"/>
    <w:rsid w:val="00675652"/>
    <w:rsid w:val="00675731"/>
    <w:rsid w:val="0067583A"/>
    <w:rsid w:val="006758E5"/>
    <w:rsid w:val="00675D37"/>
    <w:rsid w:val="00675E3D"/>
    <w:rsid w:val="00675E79"/>
    <w:rsid w:val="00675EA6"/>
    <w:rsid w:val="00675ECB"/>
    <w:rsid w:val="00676036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145"/>
    <w:rsid w:val="0067717E"/>
    <w:rsid w:val="006772FC"/>
    <w:rsid w:val="00677346"/>
    <w:rsid w:val="00677725"/>
    <w:rsid w:val="0067789D"/>
    <w:rsid w:val="00677B1F"/>
    <w:rsid w:val="00677C17"/>
    <w:rsid w:val="00677F64"/>
    <w:rsid w:val="0068013A"/>
    <w:rsid w:val="00680143"/>
    <w:rsid w:val="006802AA"/>
    <w:rsid w:val="006803BC"/>
    <w:rsid w:val="0068041F"/>
    <w:rsid w:val="006805AD"/>
    <w:rsid w:val="00680609"/>
    <w:rsid w:val="006806FF"/>
    <w:rsid w:val="00680819"/>
    <w:rsid w:val="0068089D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C0"/>
    <w:rsid w:val="00682122"/>
    <w:rsid w:val="0068226B"/>
    <w:rsid w:val="00682653"/>
    <w:rsid w:val="00682801"/>
    <w:rsid w:val="00682818"/>
    <w:rsid w:val="0068282A"/>
    <w:rsid w:val="006829CA"/>
    <w:rsid w:val="00682B32"/>
    <w:rsid w:val="00682C24"/>
    <w:rsid w:val="00682C61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B8F"/>
    <w:rsid w:val="00683C80"/>
    <w:rsid w:val="00683CAB"/>
    <w:rsid w:val="00683D42"/>
    <w:rsid w:val="00683D7F"/>
    <w:rsid w:val="00683E4C"/>
    <w:rsid w:val="00683EC0"/>
    <w:rsid w:val="00683EDA"/>
    <w:rsid w:val="006841B7"/>
    <w:rsid w:val="00684258"/>
    <w:rsid w:val="006845C9"/>
    <w:rsid w:val="0068483F"/>
    <w:rsid w:val="00684C91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53"/>
    <w:rsid w:val="00686A14"/>
    <w:rsid w:val="00686AB6"/>
    <w:rsid w:val="00686AC0"/>
    <w:rsid w:val="00686BB6"/>
    <w:rsid w:val="00686CC2"/>
    <w:rsid w:val="00686CD7"/>
    <w:rsid w:val="00686FAD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64A"/>
    <w:rsid w:val="00690806"/>
    <w:rsid w:val="00690846"/>
    <w:rsid w:val="006908B9"/>
    <w:rsid w:val="00690C1D"/>
    <w:rsid w:val="00690D12"/>
    <w:rsid w:val="00690DFF"/>
    <w:rsid w:val="00690E4C"/>
    <w:rsid w:val="00690F0E"/>
    <w:rsid w:val="00690F18"/>
    <w:rsid w:val="00690F6D"/>
    <w:rsid w:val="00690FE4"/>
    <w:rsid w:val="006910EC"/>
    <w:rsid w:val="006911A6"/>
    <w:rsid w:val="006912E6"/>
    <w:rsid w:val="0069141E"/>
    <w:rsid w:val="0069169A"/>
    <w:rsid w:val="006916AD"/>
    <w:rsid w:val="006918DD"/>
    <w:rsid w:val="006919C5"/>
    <w:rsid w:val="00691C40"/>
    <w:rsid w:val="00691D2E"/>
    <w:rsid w:val="0069254A"/>
    <w:rsid w:val="006925FB"/>
    <w:rsid w:val="00692799"/>
    <w:rsid w:val="006927F0"/>
    <w:rsid w:val="00692A0D"/>
    <w:rsid w:val="00692B11"/>
    <w:rsid w:val="00692B59"/>
    <w:rsid w:val="00692BDC"/>
    <w:rsid w:val="00692DF2"/>
    <w:rsid w:val="00692EAB"/>
    <w:rsid w:val="00693077"/>
    <w:rsid w:val="00693295"/>
    <w:rsid w:val="006933DF"/>
    <w:rsid w:val="00693429"/>
    <w:rsid w:val="00693442"/>
    <w:rsid w:val="00693529"/>
    <w:rsid w:val="0069352B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ED"/>
    <w:rsid w:val="00694460"/>
    <w:rsid w:val="0069447C"/>
    <w:rsid w:val="00694514"/>
    <w:rsid w:val="006945AA"/>
    <w:rsid w:val="0069474B"/>
    <w:rsid w:val="006949AD"/>
    <w:rsid w:val="00694B5D"/>
    <w:rsid w:val="00694B86"/>
    <w:rsid w:val="00694E1F"/>
    <w:rsid w:val="00694F17"/>
    <w:rsid w:val="0069509C"/>
    <w:rsid w:val="00695418"/>
    <w:rsid w:val="006955C9"/>
    <w:rsid w:val="0069586E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8EF"/>
    <w:rsid w:val="006969D6"/>
    <w:rsid w:val="00696A0B"/>
    <w:rsid w:val="00696AB6"/>
    <w:rsid w:val="00696B6A"/>
    <w:rsid w:val="00696DC1"/>
    <w:rsid w:val="00696DD1"/>
    <w:rsid w:val="00696F12"/>
    <w:rsid w:val="00696F69"/>
    <w:rsid w:val="00697124"/>
    <w:rsid w:val="0069726D"/>
    <w:rsid w:val="0069741F"/>
    <w:rsid w:val="0069755C"/>
    <w:rsid w:val="006977AF"/>
    <w:rsid w:val="006977CD"/>
    <w:rsid w:val="006978EA"/>
    <w:rsid w:val="00697945"/>
    <w:rsid w:val="006979DC"/>
    <w:rsid w:val="00697A49"/>
    <w:rsid w:val="00697C2C"/>
    <w:rsid w:val="00697D6D"/>
    <w:rsid w:val="00697E0B"/>
    <w:rsid w:val="00697E29"/>
    <w:rsid w:val="00697F71"/>
    <w:rsid w:val="006A042D"/>
    <w:rsid w:val="006A04D8"/>
    <w:rsid w:val="006A05B6"/>
    <w:rsid w:val="006A05EF"/>
    <w:rsid w:val="006A066E"/>
    <w:rsid w:val="006A0779"/>
    <w:rsid w:val="006A07E0"/>
    <w:rsid w:val="006A07FC"/>
    <w:rsid w:val="006A07FE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A8"/>
    <w:rsid w:val="006A18DD"/>
    <w:rsid w:val="006A1A20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0D6"/>
    <w:rsid w:val="006A3227"/>
    <w:rsid w:val="006A3396"/>
    <w:rsid w:val="006A352F"/>
    <w:rsid w:val="006A3791"/>
    <w:rsid w:val="006A3857"/>
    <w:rsid w:val="006A38AA"/>
    <w:rsid w:val="006A399F"/>
    <w:rsid w:val="006A3BD4"/>
    <w:rsid w:val="006A3F6E"/>
    <w:rsid w:val="006A3F94"/>
    <w:rsid w:val="006A3FF0"/>
    <w:rsid w:val="006A40D0"/>
    <w:rsid w:val="006A40F2"/>
    <w:rsid w:val="006A4113"/>
    <w:rsid w:val="006A417B"/>
    <w:rsid w:val="006A4458"/>
    <w:rsid w:val="006A483C"/>
    <w:rsid w:val="006A49B5"/>
    <w:rsid w:val="006A4E28"/>
    <w:rsid w:val="006A4FF3"/>
    <w:rsid w:val="006A520E"/>
    <w:rsid w:val="006A536B"/>
    <w:rsid w:val="006A542B"/>
    <w:rsid w:val="006A54F1"/>
    <w:rsid w:val="006A5802"/>
    <w:rsid w:val="006A5A45"/>
    <w:rsid w:val="006A5CA3"/>
    <w:rsid w:val="006A5D5C"/>
    <w:rsid w:val="006A5E26"/>
    <w:rsid w:val="006A5E76"/>
    <w:rsid w:val="006A5FC6"/>
    <w:rsid w:val="006A6222"/>
    <w:rsid w:val="006A668D"/>
    <w:rsid w:val="006A6696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60F"/>
    <w:rsid w:val="006A7792"/>
    <w:rsid w:val="006A7CB3"/>
    <w:rsid w:val="006A7CF8"/>
    <w:rsid w:val="006A7E5F"/>
    <w:rsid w:val="006A7F5C"/>
    <w:rsid w:val="006A7F6C"/>
    <w:rsid w:val="006A7FC8"/>
    <w:rsid w:val="006B01B1"/>
    <w:rsid w:val="006B0205"/>
    <w:rsid w:val="006B02D5"/>
    <w:rsid w:val="006B0489"/>
    <w:rsid w:val="006B05F5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65"/>
    <w:rsid w:val="006B27DA"/>
    <w:rsid w:val="006B27E2"/>
    <w:rsid w:val="006B2802"/>
    <w:rsid w:val="006B2B0C"/>
    <w:rsid w:val="006B2CB6"/>
    <w:rsid w:val="006B2CF3"/>
    <w:rsid w:val="006B3174"/>
    <w:rsid w:val="006B3178"/>
    <w:rsid w:val="006B325C"/>
    <w:rsid w:val="006B3555"/>
    <w:rsid w:val="006B36B6"/>
    <w:rsid w:val="006B3839"/>
    <w:rsid w:val="006B393F"/>
    <w:rsid w:val="006B3BBB"/>
    <w:rsid w:val="006B3DFA"/>
    <w:rsid w:val="006B3E54"/>
    <w:rsid w:val="006B3E55"/>
    <w:rsid w:val="006B3F60"/>
    <w:rsid w:val="006B401E"/>
    <w:rsid w:val="006B4124"/>
    <w:rsid w:val="006B42D8"/>
    <w:rsid w:val="006B4730"/>
    <w:rsid w:val="006B4782"/>
    <w:rsid w:val="006B480F"/>
    <w:rsid w:val="006B494C"/>
    <w:rsid w:val="006B4D92"/>
    <w:rsid w:val="006B4F79"/>
    <w:rsid w:val="006B5080"/>
    <w:rsid w:val="006B50B8"/>
    <w:rsid w:val="006B5111"/>
    <w:rsid w:val="006B5269"/>
    <w:rsid w:val="006B52F8"/>
    <w:rsid w:val="006B5AED"/>
    <w:rsid w:val="006B5EF1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5A2"/>
    <w:rsid w:val="006B77DA"/>
    <w:rsid w:val="006B7849"/>
    <w:rsid w:val="006B7864"/>
    <w:rsid w:val="006B7A40"/>
    <w:rsid w:val="006B7D24"/>
    <w:rsid w:val="006C0026"/>
    <w:rsid w:val="006C03B2"/>
    <w:rsid w:val="006C081E"/>
    <w:rsid w:val="006C09DD"/>
    <w:rsid w:val="006C0B26"/>
    <w:rsid w:val="006C0B9B"/>
    <w:rsid w:val="006C1142"/>
    <w:rsid w:val="006C1240"/>
    <w:rsid w:val="006C13FB"/>
    <w:rsid w:val="006C14CC"/>
    <w:rsid w:val="006C1625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54B"/>
    <w:rsid w:val="006C2604"/>
    <w:rsid w:val="006C280B"/>
    <w:rsid w:val="006C2866"/>
    <w:rsid w:val="006C2CFE"/>
    <w:rsid w:val="006C2EB6"/>
    <w:rsid w:val="006C2FA6"/>
    <w:rsid w:val="006C2FBB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D69"/>
    <w:rsid w:val="006C4E89"/>
    <w:rsid w:val="006C4EE3"/>
    <w:rsid w:val="006C4FD3"/>
    <w:rsid w:val="006C5001"/>
    <w:rsid w:val="006C50C3"/>
    <w:rsid w:val="006C5138"/>
    <w:rsid w:val="006C52B3"/>
    <w:rsid w:val="006C5367"/>
    <w:rsid w:val="006C5438"/>
    <w:rsid w:val="006C54AC"/>
    <w:rsid w:val="006C54FC"/>
    <w:rsid w:val="006C566C"/>
    <w:rsid w:val="006C57EC"/>
    <w:rsid w:val="006C583F"/>
    <w:rsid w:val="006C591E"/>
    <w:rsid w:val="006C5A3F"/>
    <w:rsid w:val="006C5A4E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77C"/>
    <w:rsid w:val="006C6B35"/>
    <w:rsid w:val="006C6C13"/>
    <w:rsid w:val="006C6CE4"/>
    <w:rsid w:val="006C6E92"/>
    <w:rsid w:val="006C6FF6"/>
    <w:rsid w:val="006C7093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D3"/>
    <w:rsid w:val="006D0D14"/>
    <w:rsid w:val="006D11D5"/>
    <w:rsid w:val="006D1329"/>
    <w:rsid w:val="006D142B"/>
    <w:rsid w:val="006D15D6"/>
    <w:rsid w:val="006D1859"/>
    <w:rsid w:val="006D1860"/>
    <w:rsid w:val="006D196F"/>
    <w:rsid w:val="006D1A23"/>
    <w:rsid w:val="006D1B16"/>
    <w:rsid w:val="006D1D83"/>
    <w:rsid w:val="006D1DFA"/>
    <w:rsid w:val="006D1F1A"/>
    <w:rsid w:val="006D1FAA"/>
    <w:rsid w:val="006D2039"/>
    <w:rsid w:val="006D2052"/>
    <w:rsid w:val="006D219E"/>
    <w:rsid w:val="006D21FF"/>
    <w:rsid w:val="006D2353"/>
    <w:rsid w:val="006D23F7"/>
    <w:rsid w:val="006D26C9"/>
    <w:rsid w:val="006D2705"/>
    <w:rsid w:val="006D297E"/>
    <w:rsid w:val="006D2AE4"/>
    <w:rsid w:val="006D2DAB"/>
    <w:rsid w:val="006D2DB5"/>
    <w:rsid w:val="006D2DDA"/>
    <w:rsid w:val="006D2E68"/>
    <w:rsid w:val="006D30D2"/>
    <w:rsid w:val="006D31AF"/>
    <w:rsid w:val="006D31DD"/>
    <w:rsid w:val="006D3261"/>
    <w:rsid w:val="006D32E2"/>
    <w:rsid w:val="006D35CD"/>
    <w:rsid w:val="006D363E"/>
    <w:rsid w:val="006D375B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575"/>
    <w:rsid w:val="006D492A"/>
    <w:rsid w:val="006D493C"/>
    <w:rsid w:val="006D5247"/>
    <w:rsid w:val="006D5312"/>
    <w:rsid w:val="006D5457"/>
    <w:rsid w:val="006D55BB"/>
    <w:rsid w:val="006D5692"/>
    <w:rsid w:val="006D5872"/>
    <w:rsid w:val="006D59BF"/>
    <w:rsid w:val="006D5A62"/>
    <w:rsid w:val="006D5EC2"/>
    <w:rsid w:val="006D5EDF"/>
    <w:rsid w:val="006D5FEF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EC6"/>
    <w:rsid w:val="006E0007"/>
    <w:rsid w:val="006E00C6"/>
    <w:rsid w:val="006E0177"/>
    <w:rsid w:val="006E0254"/>
    <w:rsid w:val="006E0566"/>
    <w:rsid w:val="006E07E6"/>
    <w:rsid w:val="006E0B09"/>
    <w:rsid w:val="006E0B16"/>
    <w:rsid w:val="006E1135"/>
    <w:rsid w:val="006E1469"/>
    <w:rsid w:val="006E16DF"/>
    <w:rsid w:val="006E176F"/>
    <w:rsid w:val="006E19FA"/>
    <w:rsid w:val="006E1C34"/>
    <w:rsid w:val="006E1E45"/>
    <w:rsid w:val="006E1F5C"/>
    <w:rsid w:val="006E20D4"/>
    <w:rsid w:val="006E2110"/>
    <w:rsid w:val="006E22C6"/>
    <w:rsid w:val="006E22CC"/>
    <w:rsid w:val="006E22D3"/>
    <w:rsid w:val="006E2491"/>
    <w:rsid w:val="006E2506"/>
    <w:rsid w:val="006E2644"/>
    <w:rsid w:val="006E2A8F"/>
    <w:rsid w:val="006E2ADA"/>
    <w:rsid w:val="006E2B6C"/>
    <w:rsid w:val="006E2C5B"/>
    <w:rsid w:val="006E2E24"/>
    <w:rsid w:val="006E2E75"/>
    <w:rsid w:val="006E2E90"/>
    <w:rsid w:val="006E2FAB"/>
    <w:rsid w:val="006E326D"/>
    <w:rsid w:val="006E355A"/>
    <w:rsid w:val="006E37B4"/>
    <w:rsid w:val="006E392B"/>
    <w:rsid w:val="006E3B82"/>
    <w:rsid w:val="006E3C1F"/>
    <w:rsid w:val="006E3D3A"/>
    <w:rsid w:val="006E3EF3"/>
    <w:rsid w:val="006E3FE1"/>
    <w:rsid w:val="006E40E3"/>
    <w:rsid w:val="006E42A8"/>
    <w:rsid w:val="006E42ED"/>
    <w:rsid w:val="006E43FF"/>
    <w:rsid w:val="006E440C"/>
    <w:rsid w:val="006E4646"/>
    <w:rsid w:val="006E4818"/>
    <w:rsid w:val="006E4845"/>
    <w:rsid w:val="006E486F"/>
    <w:rsid w:val="006E4BAC"/>
    <w:rsid w:val="006E4E6A"/>
    <w:rsid w:val="006E512D"/>
    <w:rsid w:val="006E51D5"/>
    <w:rsid w:val="006E52AC"/>
    <w:rsid w:val="006E52E2"/>
    <w:rsid w:val="006E5477"/>
    <w:rsid w:val="006E554E"/>
    <w:rsid w:val="006E575C"/>
    <w:rsid w:val="006E5866"/>
    <w:rsid w:val="006E5AFE"/>
    <w:rsid w:val="006E5C60"/>
    <w:rsid w:val="006E5CA0"/>
    <w:rsid w:val="006E5DE0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6FF4"/>
    <w:rsid w:val="006E71A8"/>
    <w:rsid w:val="006E727E"/>
    <w:rsid w:val="006E7284"/>
    <w:rsid w:val="006E73AB"/>
    <w:rsid w:val="006E7496"/>
    <w:rsid w:val="006E7883"/>
    <w:rsid w:val="006E7969"/>
    <w:rsid w:val="006E7D65"/>
    <w:rsid w:val="006E7E49"/>
    <w:rsid w:val="006E7E8E"/>
    <w:rsid w:val="006E7F71"/>
    <w:rsid w:val="006E7F99"/>
    <w:rsid w:val="006F0135"/>
    <w:rsid w:val="006F0209"/>
    <w:rsid w:val="006F02A1"/>
    <w:rsid w:val="006F0451"/>
    <w:rsid w:val="006F054B"/>
    <w:rsid w:val="006F05C2"/>
    <w:rsid w:val="006F07C1"/>
    <w:rsid w:val="006F090B"/>
    <w:rsid w:val="006F091B"/>
    <w:rsid w:val="006F0976"/>
    <w:rsid w:val="006F0C12"/>
    <w:rsid w:val="006F0DB2"/>
    <w:rsid w:val="006F0E38"/>
    <w:rsid w:val="006F0EB1"/>
    <w:rsid w:val="006F1184"/>
    <w:rsid w:val="006F1214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347"/>
    <w:rsid w:val="006F2623"/>
    <w:rsid w:val="006F272B"/>
    <w:rsid w:val="006F291E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C66"/>
    <w:rsid w:val="006F3C8E"/>
    <w:rsid w:val="006F3D84"/>
    <w:rsid w:val="006F4189"/>
    <w:rsid w:val="006F468E"/>
    <w:rsid w:val="006F4BE8"/>
    <w:rsid w:val="006F4D9F"/>
    <w:rsid w:val="006F4DD5"/>
    <w:rsid w:val="006F4E05"/>
    <w:rsid w:val="006F506B"/>
    <w:rsid w:val="006F5402"/>
    <w:rsid w:val="006F557B"/>
    <w:rsid w:val="006F5674"/>
    <w:rsid w:val="006F56E6"/>
    <w:rsid w:val="006F5B16"/>
    <w:rsid w:val="006F5B41"/>
    <w:rsid w:val="006F5D89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CE8"/>
    <w:rsid w:val="006F7E42"/>
    <w:rsid w:val="00700042"/>
    <w:rsid w:val="0070013F"/>
    <w:rsid w:val="0070023A"/>
    <w:rsid w:val="0070053E"/>
    <w:rsid w:val="0070063F"/>
    <w:rsid w:val="007006AC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8A6"/>
    <w:rsid w:val="00702D99"/>
    <w:rsid w:val="00703067"/>
    <w:rsid w:val="0070306E"/>
    <w:rsid w:val="007031A5"/>
    <w:rsid w:val="007031B1"/>
    <w:rsid w:val="007032E6"/>
    <w:rsid w:val="00703697"/>
    <w:rsid w:val="007036BC"/>
    <w:rsid w:val="007036E5"/>
    <w:rsid w:val="007038BD"/>
    <w:rsid w:val="00703C3E"/>
    <w:rsid w:val="00703D27"/>
    <w:rsid w:val="00703D8A"/>
    <w:rsid w:val="00703E14"/>
    <w:rsid w:val="00703EFE"/>
    <w:rsid w:val="00703F74"/>
    <w:rsid w:val="00704117"/>
    <w:rsid w:val="00704123"/>
    <w:rsid w:val="0070445C"/>
    <w:rsid w:val="00704641"/>
    <w:rsid w:val="0070465A"/>
    <w:rsid w:val="007047A7"/>
    <w:rsid w:val="00704873"/>
    <w:rsid w:val="00704BA4"/>
    <w:rsid w:val="00704C04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D28"/>
    <w:rsid w:val="00705E58"/>
    <w:rsid w:val="00706110"/>
    <w:rsid w:val="00706127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7264"/>
    <w:rsid w:val="0070743B"/>
    <w:rsid w:val="00707677"/>
    <w:rsid w:val="007078C5"/>
    <w:rsid w:val="0070790F"/>
    <w:rsid w:val="00707946"/>
    <w:rsid w:val="007079CC"/>
    <w:rsid w:val="00707B75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818"/>
    <w:rsid w:val="00710994"/>
    <w:rsid w:val="007109CD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D6D"/>
    <w:rsid w:val="00712DA8"/>
    <w:rsid w:val="00712E88"/>
    <w:rsid w:val="00712FDB"/>
    <w:rsid w:val="007131B0"/>
    <w:rsid w:val="0071343D"/>
    <w:rsid w:val="0071349C"/>
    <w:rsid w:val="007134CD"/>
    <w:rsid w:val="007135D9"/>
    <w:rsid w:val="00713626"/>
    <w:rsid w:val="0071369A"/>
    <w:rsid w:val="0071371F"/>
    <w:rsid w:val="0071374D"/>
    <w:rsid w:val="00713EEA"/>
    <w:rsid w:val="00714014"/>
    <w:rsid w:val="00714065"/>
    <w:rsid w:val="00714186"/>
    <w:rsid w:val="007142AF"/>
    <w:rsid w:val="00714312"/>
    <w:rsid w:val="00714596"/>
    <w:rsid w:val="00714627"/>
    <w:rsid w:val="00714796"/>
    <w:rsid w:val="007148AC"/>
    <w:rsid w:val="0071494B"/>
    <w:rsid w:val="007149C4"/>
    <w:rsid w:val="00714D6A"/>
    <w:rsid w:val="00714F99"/>
    <w:rsid w:val="00715121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28D"/>
    <w:rsid w:val="00716324"/>
    <w:rsid w:val="007163BF"/>
    <w:rsid w:val="0071649C"/>
    <w:rsid w:val="00716511"/>
    <w:rsid w:val="00716573"/>
    <w:rsid w:val="007165C5"/>
    <w:rsid w:val="007169A0"/>
    <w:rsid w:val="00716B1D"/>
    <w:rsid w:val="00716CEB"/>
    <w:rsid w:val="00716E27"/>
    <w:rsid w:val="00716F70"/>
    <w:rsid w:val="00716FC0"/>
    <w:rsid w:val="007170D2"/>
    <w:rsid w:val="0071716E"/>
    <w:rsid w:val="00717189"/>
    <w:rsid w:val="00717267"/>
    <w:rsid w:val="007173AE"/>
    <w:rsid w:val="00717453"/>
    <w:rsid w:val="007177B3"/>
    <w:rsid w:val="007177F5"/>
    <w:rsid w:val="00717890"/>
    <w:rsid w:val="007178EE"/>
    <w:rsid w:val="00717908"/>
    <w:rsid w:val="00717A30"/>
    <w:rsid w:val="00717C7E"/>
    <w:rsid w:val="00717F1E"/>
    <w:rsid w:val="00720117"/>
    <w:rsid w:val="0072036E"/>
    <w:rsid w:val="00720509"/>
    <w:rsid w:val="00720658"/>
    <w:rsid w:val="00720759"/>
    <w:rsid w:val="007209BF"/>
    <w:rsid w:val="007209EB"/>
    <w:rsid w:val="0072101A"/>
    <w:rsid w:val="007210CC"/>
    <w:rsid w:val="007212A0"/>
    <w:rsid w:val="00721345"/>
    <w:rsid w:val="00721378"/>
    <w:rsid w:val="007215A9"/>
    <w:rsid w:val="0072166F"/>
    <w:rsid w:val="007216DC"/>
    <w:rsid w:val="0072190B"/>
    <w:rsid w:val="00721A1E"/>
    <w:rsid w:val="00721AE3"/>
    <w:rsid w:val="00721DB3"/>
    <w:rsid w:val="00721DC7"/>
    <w:rsid w:val="00721DE1"/>
    <w:rsid w:val="00721E1D"/>
    <w:rsid w:val="00721FA1"/>
    <w:rsid w:val="00722140"/>
    <w:rsid w:val="00722197"/>
    <w:rsid w:val="00722260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9C5"/>
    <w:rsid w:val="00724A25"/>
    <w:rsid w:val="00725068"/>
    <w:rsid w:val="00725107"/>
    <w:rsid w:val="0072551B"/>
    <w:rsid w:val="0072555D"/>
    <w:rsid w:val="0072560E"/>
    <w:rsid w:val="007256CA"/>
    <w:rsid w:val="0072571B"/>
    <w:rsid w:val="00725792"/>
    <w:rsid w:val="007257C4"/>
    <w:rsid w:val="00725AD5"/>
    <w:rsid w:val="00725B3A"/>
    <w:rsid w:val="00725CB6"/>
    <w:rsid w:val="00725CDC"/>
    <w:rsid w:val="00725DAB"/>
    <w:rsid w:val="00726102"/>
    <w:rsid w:val="00726179"/>
    <w:rsid w:val="00726281"/>
    <w:rsid w:val="00726334"/>
    <w:rsid w:val="0072650B"/>
    <w:rsid w:val="00726537"/>
    <w:rsid w:val="007265E9"/>
    <w:rsid w:val="0072665F"/>
    <w:rsid w:val="007269F5"/>
    <w:rsid w:val="007269F6"/>
    <w:rsid w:val="00726D9A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530"/>
    <w:rsid w:val="00730543"/>
    <w:rsid w:val="00730697"/>
    <w:rsid w:val="00730865"/>
    <w:rsid w:val="0073093E"/>
    <w:rsid w:val="00730953"/>
    <w:rsid w:val="007309C7"/>
    <w:rsid w:val="00730B37"/>
    <w:rsid w:val="00730C6A"/>
    <w:rsid w:val="00730C75"/>
    <w:rsid w:val="00730CD2"/>
    <w:rsid w:val="00730E27"/>
    <w:rsid w:val="00731202"/>
    <w:rsid w:val="0073128B"/>
    <w:rsid w:val="007312A9"/>
    <w:rsid w:val="00731413"/>
    <w:rsid w:val="00731446"/>
    <w:rsid w:val="0073150C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5D3"/>
    <w:rsid w:val="00732865"/>
    <w:rsid w:val="00732885"/>
    <w:rsid w:val="007329CD"/>
    <w:rsid w:val="00732B84"/>
    <w:rsid w:val="00732CB0"/>
    <w:rsid w:val="00732E1B"/>
    <w:rsid w:val="00733004"/>
    <w:rsid w:val="007331EF"/>
    <w:rsid w:val="007332F4"/>
    <w:rsid w:val="0073336B"/>
    <w:rsid w:val="007333DA"/>
    <w:rsid w:val="00733414"/>
    <w:rsid w:val="00733858"/>
    <w:rsid w:val="00733A80"/>
    <w:rsid w:val="00733CEB"/>
    <w:rsid w:val="00733D40"/>
    <w:rsid w:val="00733E92"/>
    <w:rsid w:val="00733FF9"/>
    <w:rsid w:val="00734024"/>
    <w:rsid w:val="00734341"/>
    <w:rsid w:val="0073434F"/>
    <w:rsid w:val="0073445B"/>
    <w:rsid w:val="0073497A"/>
    <w:rsid w:val="007349C0"/>
    <w:rsid w:val="00734A00"/>
    <w:rsid w:val="00734BF6"/>
    <w:rsid w:val="00734DC0"/>
    <w:rsid w:val="0073513C"/>
    <w:rsid w:val="00735251"/>
    <w:rsid w:val="0073532A"/>
    <w:rsid w:val="007354A1"/>
    <w:rsid w:val="00735537"/>
    <w:rsid w:val="00735555"/>
    <w:rsid w:val="00735A2B"/>
    <w:rsid w:val="00735B13"/>
    <w:rsid w:val="00735D88"/>
    <w:rsid w:val="00735F09"/>
    <w:rsid w:val="00735F6E"/>
    <w:rsid w:val="0073622B"/>
    <w:rsid w:val="00736356"/>
    <w:rsid w:val="0073637C"/>
    <w:rsid w:val="007365C4"/>
    <w:rsid w:val="00736794"/>
    <w:rsid w:val="00736886"/>
    <w:rsid w:val="00736A35"/>
    <w:rsid w:val="00736C0C"/>
    <w:rsid w:val="00736D7B"/>
    <w:rsid w:val="00737061"/>
    <w:rsid w:val="00737684"/>
    <w:rsid w:val="007377ED"/>
    <w:rsid w:val="007377FF"/>
    <w:rsid w:val="00737896"/>
    <w:rsid w:val="007379C8"/>
    <w:rsid w:val="00737C4B"/>
    <w:rsid w:val="00737E5D"/>
    <w:rsid w:val="007401DF"/>
    <w:rsid w:val="00740345"/>
    <w:rsid w:val="00740351"/>
    <w:rsid w:val="00740410"/>
    <w:rsid w:val="0074052A"/>
    <w:rsid w:val="00740618"/>
    <w:rsid w:val="007406A2"/>
    <w:rsid w:val="007406C0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5B6"/>
    <w:rsid w:val="00741694"/>
    <w:rsid w:val="00741992"/>
    <w:rsid w:val="00741A56"/>
    <w:rsid w:val="00741D6A"/>
    <w:rsid w:val="00741DDD"/>
    <w:rsid w:val="00742036"/>
    <w:rsid w:val="007420C9"/>
    <w:rsid w:val="007421DD"/>
    <w:rsid w:val="007424DB"/>
    <w:rsid w:val="00742695"/>
    <w:rsid w:val="00742A51"/>
    <w:rsid w:val="00742A8D"/>
    <w:rsid w:val="00742D29"/>
    <w:rsid w:val="00742EE8"/>
    <w:rsid w:val="00742F09"/>
    <w:rsid w:val="00743096"/>
    <w:rsid w:val="007430F6"/>
    <w:rsid w:val="007432D6"/>
    <w:rsid w:val="00743307"/>
    <w:rsid w:val="00743468"/>
    <w:rsid w:val="00743515"/>
    <w:rsid w:val="007436B1"/>
    <w:rsid w:val="007436D5"/>
    <w:rsid w:val="00743867"/>
    <w:rsid w:val="00743891"/>
    <w:rsid w:val="00743E54"/>
    <w:rsid w:val="00744055"/>
    <w:rsid w:val="00744308"/>
    <w:rsid w:val="007446E0"/>
    <w:rsid w:val="0074475B"/>
    <w:rsid w:val="007447C6"/>
    <w:rsid w:val="00744981"/>
    <w:rsid w:val="0074499D"/>
    <w:rsid w:val="00744AD1"/>
    <w:rsid w:val="00744B40"/>
    <w:rsid w:val="00744BC3"/>
    <w:rsid w:val="00744BE4"/>
    <w:rsid w:val="00744C38"/>
    <w:rsid w:val="00744E4F"/>
    <w:rsid w:val="007451D7"/>
    <w:rsid w:val="0074528B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A88"/>
    <w:rsid w:val="00746B9A"/>
    <w:rsid w:val="00746D69"/>
    <w:rsid w:val="00746E07"/>
    <w:rsid w:val="00747122"/>
    <w:rsid w:val="00747222"/>
    <w:rsid w:val="0074725D"/>
    <w:rsid w:val="00747312"/>
    <w:rsid w:val="00747446"/>
    <w:rsid w:val="00747605"/>
    <w:rsid w:val="00747A2D"/>
    <w:rsid w:val="00747BD8"/>
    <w:rsid w:val="00747F05"/>
    <w:rsid w:val="00747F51"/>
    <w:rsid w:val="0075038A"/>
    <w:rsid w:val="007503B7"/>
    <w:rsid w:val="007503F6"/>
    <w:rsid w:val="00750446"/>
    <w:rsid w:val="007504FA"/>
    <w:rsid w:val="00750501"/>
    <w:rsid w:val="00750536"/>
    <w:rsid w:val="007509F9"/>
    <w:rsid w:val="00750C63"/>
    <w:rsid w:val="00750D79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B3E"/>
    <w:rsid w:val="00751E9D"/>
    <w:rsid w:val="00751F10"/>
    <w:rsid w:val="00751F76"/>
    <w:rsid w:val="007522C4"/>
    <w:rsid w:val="00752497"/>
    <w:rsid w:val="007524E2"/>
    <w:rsid w:val="0075272A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A1C"/>
    <w:rsid w:val="00753A77"/>
    <w:rsid w:val="00753F01"/>
    <w:rsid w:val="007540EF"/>
    <w:rsid w:val="0075412E"/>
    <w:rsid w:val="00754539"/>
    <w:rsid w:val="00754644"/>
    <w:rsid w:val="00754747"/>
    <w:rsid w:val="007547F6"/>
    <w:rsid w:val="00754814"/>
    <w:rsid w:val="00754AA5"/>
    <w:rsid w:val="00754D64"/>
    <w:rsid w:val="00754FCC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BA"/>
    <w:rsid w:val="00756BE2"/>
    <w:rsid w:val="00756C6C"/>
    <w:rsid w:val="00756E4D"/>
    <w:rsid w:val="00756F15"/>
    <w:rsid w:val="00756FA7"/>
    <w:rsid w:val="00756FFC"/>
    <w:rsid w:val="007572E9"/>
    <w:rsid w:val="007574D2"/>
    <w:rsid w:val="007575A7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756"/>
    <w:rsid w:val="0076078D"/>
    <w:rsid w:val="007607D3"/>
    <w:rsid w:val="00760859"/>
    <w:rsid w:val="007608C4"/>
    <w:rsid w:val="00760985"/>
    <w:rsid w:val="00760A0E"/>
    <w:rsid w:val="00760A3A"/>
    <w:rsid w:val="00760AFE"/>
    <w:rsid w:val="00760D79"/>
    <w:rsid w:val="00760E22"/>
    <w:rsid w:val="0076116A"/>
    <w:rsid w:val="007611E1"/>
    <w:rsid w:val="007611E8"/>
    <w:rsid w:val="00761209"/>
    <w:rsid w:val="007613AF"/>
    <w:rsid w:val="00761694"/>
    <w:rsid w:val="007619FB"/>
    <w:rsid w:val="00761A2A"/>
    <w:rsid w:val="00761A37"/>
    <w:rsid w:val="00761AA7"/>
    <w:rsid w:val="00761D2F"/>
    <w:rsid w:val="00761D46"/>
    <w:rsid w:val="0076200C"/>
    <w:rsid w:val="007621CD"/>
    <w:rsid w:val="0076226F"/>
    <w:rsid w:val="0076247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431"/>
    <w:rsid w:val="00763432"/>
    <w:rsid w:val="00763448"/>
    <w:rsid w:val="00763596"/>
    <w:rsid w:val="007635CC"/>
    <w:rsid w:val="00763718"/>
    <w:rsid w:val="00763748"/>
    <w:rsid w:val="00763754"/>
    <w:rsid w:val="00763A6A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7C9"/>
    <w:rsid w:val="007648CE"/>
    <w:rsid w:val="00764D87"/>
    <w:rsid w:val="00764EB8"/>
    <w:rsid w:val="00764F20"/>
    <w:rsid w:val="00765098"/>
    <w:rsid w:val="007650A8"/>
    <w:rsid w:val="00765387"/>
    <w:rsid w:val="0076539C"/>
    <w:rsid w:val="00765472"/>
    <w:rsid w:val="00765623"/>
    <w:rsid w:val="00765691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559"/>
    <w:rsid w:val="007669EF"/>
    <w:rsid w:val="00766B0E"/>
    <w:rsid w:val="00766BFB"/>
    <w:rsid w:val="00766DAD"/>
    <w:rsid w:val="00766ED2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591"/>
    <w:rsid w:val="0077091A"/>
    <w:rsid w:val="00770948"/>
    <w:rsid w:val="00770A1A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3315"/>
    <w:rsid w:val="007733B3"/>
    <w:rsid w:val="007733C4"/>
    <w:rsid w:val="00773805"/>
    <w:rsid w:val="0077381E"/>
    <w:rsid w:val="00773934"/>
    <w:rsid w:val="00773B8E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729"/>
    <w:rsid w:val="007767BC"/>
    <w:rsid w:val="007768F0"/>
    <w:rsid w:val="007768F2"/>
    <w:rsid w:val="00776919"/>
    <w:rsid w:val="00776928"/>
    <w:rsid w:val="00776BEA"/>
    <w:rsid w:val="00776C10"/>
    <w:rsid w:val="00776E9E"/>
    <w:rsid w:val="00776EBF"/>
    <w:rsid w:val="00776F98"/>
    <w:rsid w:val="00776FCE"/>
    <w:rsid w:val="00777053"/>
    <w:rsid w:val="007771D8"/>
    <w:rsid w:val="007772B6"/>
    <w:rsid w:val="007773BB"/>
    <w:rsid w:val="007775DE"/>
    <w:rsid w:val="00777689"/>
    <w:rsid w:val="00777732"/>
    <w:rsid w:val="0077780C"/>
    <w:rsid w:val="00777815"/>
    <w:rsid w:val="00777B46"/>
    <w:rsid w:val="00777EE0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60"/>
    <w:rsid w:val="00780AE9"/>
    <w:rsid w:val="00780AF4"/>
    <w:rsid w:val="00780CA4"/>
    <w:rsid w:val="00780D81"/>
    <w:rsid w:val="00780F3D"/>
    <w:rsid w:val="00781038"/>
    <w:rsid w:val="0078103F"/>
    <w:rsid w:val="00781243"/>
    <w:rsid w:val="007813E9"/>
    <w:rsid w:val="0078146E"/>
    <w:rsid w:val="0078165E"/>
    <w:rsid w:val="007816FD"/>
    <w:rsid w:val="007817BF"/>
    <w:rsid w:val="0078191D"/>
    <w:rsid w:val="00781A23"/>
    <w:rsid w:val="00781AF5"/>
    <w:rsid w:val="00781B9A"/>
    <w:rsid w:val="00781BC7"/>
    <w:rsid w:val="00781C14"/>
    <w:rsid w:val="00781DAD"/>
    <w:rsid w:val="00781DC7"/>
    <w:rsid w:val="00781E6B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999"/>
    <w:rsid w:val="00783E73"/>
    <w:rsid w:val="00783F2B"/>
    <w:rsid w:val="00783F5A"/>
    <w:rsid w:val="00784112"/>
    <w:rsid w:val="00784245"/>
    <w:rsid w:val="0078425C"/>
    <w:rsid w:val="007842FE"/>
    <w:rsid w:val="00784309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460"/>
    <w:rsid w:val="00785678"/>
    <w:rsid w:val="0078569F"/>
    <w:rsid w:val="007859E1"/>
    <w:rsid w:val="00785BDC"/>
    <w:rsid w:val="007860CF"/>
    <w:rsid w:val="00786185"/>
    <w:rsid w:val="007861D1"/>
    <w:rsid w:val="00786272"/>
    <w:rsid w:val="00786390"/>
    <w:rsid w:val="007864B2"/>
    <w:rsid w:val="0078654E"/>
    <w:rsid w:val="00786620"/>
    <w:rsid w:val="00786651"/>
    <w:rsid w:val="00786658"/>
    <w:rsid w:val="0078681A"/>
    <w:rsid w:val="0078685B"/>
    <w:rsid w:val="007868B7"/>
    <w:rsid w:val="00786A45"/>
    <w:rsid w:val="00786A70"/>
    <w:rsid w:val="00786B90"/>
    <w:rsid w:val="00786BC0"/>
    <w:rsid w:val="00786BC2"/>
    <w:rsid w:val="00786D9E"/>
    <w:rsid w:val="00786E4C"/>
    <w:rsid w:val="00786F80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FF1"/>
    <w:rsid w:val="007900F9"/>
    <w:rsid w:val="00790197"/>
    <w:rsid w:val="00790337"/>
    <w:rsid w:val="007905E1"/>
    <w:rsid w:val="007905F4"/>
    <w:rsid w:val="007906D4"/>
    <w:rsid w:val="00790810"/>
    <w:rsid w:val="0079092C"/>
    <w:rsid w:val="007909B5"/>
    <w:rsid w:val="00790A0A"/>
    <w:rsid w:val="00790D94"/>
    <w:rsid w:val="00790DB2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C0D"/>
    <w:rsid w:val="00791CB1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F70"/>
    <w:rsid w:val="0079421E"/>
    <w:rsid w:val="00794222"/>
    <w:rsid w:val="007942A8"/>
    <w:rsid w:val="007945B0"/>
    <w:rsid w:val="007947FB"/>
    <w:rsid w:val="00794CA9"/>
    <w:rsid w:val="00794DF0"/>
    <w:rsid w:val="00794DFE"/>
    <w:rsid w:val="00794F7D"/>
    <w:rsid w:val="007952E0"/>
    <w:rsid w:val="007954AC"/>
    <w:rsid w:val="00795767"/>
    <w:rsid w:val="007957A8"/>
    <w:rsid w:val="00795804"/>
    <w:rsid w:val="00795809"/>
    <w:rsid w:val="00795882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41F"/>
    <w:rsid w:val="00796973"/>
    <w:rsid w:val="00796B15"/>
    <w:rsid w:val="00796E10"/>
    <w:rsid w:val="00797152"/>
    <w:rsid w:val="00797174"/>
    <w:rsid w:val="007971F5"/>
    <w:rsid w:val="007973B0"/>
    <w:rsid w:val="00797475"/>
    <w:rsid w:val="007974A1"/>
    <w:rsid w:val="007974E6"/>
    <w:rsid w:val="00797648"/>
    <w:rsid w:val="00797665"/>
    <w:rsid w:val="00797670"/>
    <w:rsid w:val="00797715"/>
    <w:rsid w:val="007977E1"/>
    <w:rsid w:val="00797861"/>
    <w:rsid w:val="007979ED"/>
    <w:rsid w:val="00797AD1"/>
    <w:rsid w:val="00797BEA"/>
    <w:rsid w:val="00797C1F"/>
    <w:rsid w:val="00797DAA"/>
    <w:rsid w:val="00797EA6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8AF"/>
    <w:rsid w:val="007A3A4B"/>
    <w:rsid w:val="007A3BC2"/>
    <w:rsid w:val="007A3BF2"/>
    <w:rsid w:val="007A3CEB"/>
    <w:rsid w:val="007A3EE0"/>
    <w:rsid w:val="007A3FB8"/>
    <w:rsid w:val="007A4084"/>
    <w:rsid w:val="007A423C"/>
    <w:rsid w:val="007A4338"/>
    <w:rsid w:val="007A433F"/>
    <w:rsid w:val="007A44AD"/>
    <w:rsid w:val="007A4529"/>
    <w:rsid w:val="007A4AF1"/>
    <w:rsid w:val="007A4C3D"/>
    <w:rsid w:val="007A4CD0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C5E"/>
    <w:rsid w:val="007A5C80"/>
    <w:rsid w:val="007A5F87"/>
    <w:rsid w:val="007A6053"/>
    <w:rsid w:val="007A618D"/>
    <w:rsid w:val="007A6256"/>
    <w:rsid w:val="007A6333"/>
    <w:rsid w:val="007A6337"/>
    <w:rsid w:val="007A6477"/>
    <w:rsid w:val="007A64B7"/>
    <w:rsid w:val="007A650C"/>
    <w:rsid w:val="007A6909"/>
    <w:rsid w:val="007A6934"/>
    <w:rsid w:val="007A6A76"/>
    <w:rsid w:val="007A6B6A"/>
    <w:rsid w:val="007A6C73"/>
    <w:rsid w:val="007A6D11"/>
    <w:rsid w:val="007A6E8D"/>
    <w:rsid w:val="007A6F70"/>
    <w:rsid w:val="007A6F98"/>
    <w:rsid w:val="007A7165"/>
    <w:rsid w:val="007A7228"/>
    <w:rsid w:val="007A7440"/>
    <w:rsid w:val="007A74D9"/>
    <w:rsid w:val="007A74F7"/>
    <w:rsid w:val="007A75A3"/>
    <w:rsid w:val="007A76FD"/>
    <w:rsid w:val="007A7760"/>
    <w:rsid w:val="007A7AD5"/>
    <w:rsid w:val="007A7F38"/>
    <w:rsid w:val="007A7F7C"/>
    <w:rsid w:val="007B0163"/>
    <w:rsid w:val="007B01CB"/>
    <w:rsid w:val="007B0253"/>
    <w:rsid w:val="007B0271"/>
    <w:rsid w:val="007B0316"/>
    <w:rsid w:val="007B0518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B3A"/>
    <w:rsid w:val="007B2BB1"/>
    <w:rsid w:val="007B2F1D"/>
    <w:rsid w:val="007B3353"/>
    <w:rsid w:val="007B3356"/>
    <w:rsid w:val="007B3476"/>
    <w:rsid w:val="007B365D"/>
    <w:rsid w:val="007B382B"/>
    <w:rsid w:val="007B3830"/>
    <w:rsid w:val="007B38A8"/>
    <w:rsid w:val="007B397A"/>
    <w:rsid w:val="007B3AD5"/>
    <w:rsid w:val="007B3C8C"/>
    <w:rsid w:val="007B3D2F"/>
    <w:rsid w:val="007B41A9"/>
    <w:rsid w:val="007B447C"/>
    <w:rsid w:val="007B448A"/>
    <w:rsid w:val="007B44DC"/>
    <w:rsid w:val="007B4543"/>
    <w:rsid w:val="007B4638"/>
    <w:rsid w:val="007B465C"/>
    <w:rsid w:val="007B47AA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30D"/>
    <w:rsid w:val="007B632A"/>
    <w:rsid w:val="007B64CA"/>
    <w:rsid w:val="007B68D3"/>
    <w:rsid w:val="007B69F8"/>
    <w:rsid w:val="007B6B13"/>
    <w:rsid w:val="007B6C12"/>
    <w:rsid w:val="007B6EF2"/>
    <w:rsid w:val="007B71D1"/>
    <w:rsid w:val="007B7577"/>
    <w:rsid w:val="007B77FB"/>
    <w:rsid w:val="007B78C3"/>
    <w:rsid w:val="007B791F"/>
    <w:rsid w:val="007B7B66"/>
    <w:rsid w:val="007B7CD7"/>
    <w:rsid w:val="007B7D58"/>
    <w:rsid w:val="007B7F77"/>
    <w:rsid w:val="007C021E"/>
    <w:rsid w:val="007C022C"/>
    <w:rsid w:val="007C0262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565"/>
    <w:rsid w:val="007C37A1"/>
    <w:rsid w:val="007C3881"/>
    <w:rsid w:val="007C3ACA"/>
    <w:rsid w:val="007C3C91"/>
    <w:rsid w:val="007C3D3E"/>
    <w:rsid w:val="007C3D76"/>
    <w:rsid w:val="007C3D88"/>
    <w:rsid w:val="007C3DDC"/>
    <w:rsid w:val="007C3EA2"/>
    <w:rsid w:val="007C3EC2"/>
    <w:rsid w:val="007C3F14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9F4"/>
    <w:rsid w:val="007C5ACF"/>
    <w:rsid w:val="007C5C68"/>
    <w:rsid w:val="007C5CBF"/>
    <w:rsid w:val="007C5CE6"/>
    <w:rsid w:val="007C5DB6"/>
    <w:rsid w:val="007C5FC0"/>
    <w:rsid w:val="007C5FF0"/>
    <w:rsid w:val="007C6095"/>
    <w:rsid w:val="007C60C7"/>
    <w:rsid w:val="007C60D7"/>
    <w:rsid w:val="007C632F"/>
    <w:rsid w:val="007C645F"/>
    <w:rsid w:val="007C64BC"/>
    <w:rsid w:val="007C6838"/>
    <w:rsid w:val="007C683B"/>
    <w:rsid w:val="007C6879"/>
    <w:rsid w:val="007C68C8"/>
    <w:rsid w:val="007C6939"/>
    <w:rsid w:val="007C6941"/>
    <w:rsid w:val="007C6C1B"/>
    <w:rsid w:val="007C6C3B"/>
    <w:rsid w:val="007C6D8A"/>
    <w:rsid w:val="007C6E75"/>
    <w:rsid w:val="007C6FE3"/>
    <w:rsid w:val="007C70C5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590"/>
    <w:rsid w:val="007D05C2"/>
    <w:rsid w:val="007D0691"/>
    <w:rsid w:val="007D0769"/>
    <w:rsid w:val="007D07EF"/>
    <w:rsid w:val="007D07F0"/>
    <w:rsid w:val="007D0848"/>
    <w:rsid w:val="007D08C5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214A"/>
    <w:rsid w:val="007D2181"/>
    <w:rsid w:val="007D2568"/>
    <w:rsid w:val="007D262C"/>
    <w:rsid w:val="007D26A8"/>
    <w:rsid w:val="007D27D4"/>
    <w:rsid w:val="007D28FF"/>
    <w:rsid w:val="007D2B6C"/>
    <w:rsid w:val="007D2C2B"/>
    <w:rsid w:val="007D2E8D"/>
    <w:rsid w:val="007D343B"/>
    <w:rsid w:val="007D3446"/>
    <w:rsid w:val="007D3556"/>
    <w:rsid w:val="007D357E"/>
    <w:rsid w:val="007D35F0"/>
    <w:rsid w:val="007D3667"/>
    <w:rsid w:val="007D375A"/>
    <w:rsid w:val="007D3889"/>
    <w:rsid w:val="007D38B0"/>
    <w:rsid w:val="007D399E"/>
    <w:rsid w:val="007D39D7"/>
    <w:rsid w:val="007D3A5A"/>
    <w:rsid w:val="007D3D39"/>
    <w:rsid w:val="007D40A1"/>
    <w:rsid w:val="007D43B9"/>
    <w:rsid w:val="007D4580"/>
    <w:rsid w:val="007D478D"/>
    <w:rsid w:val="007D4838"/>
    <w:rsid w:val="007D4956"/>
    <w:rsid w:val="007D4A05"/>
    <w:rsid w:val="007D4BB7"/>
    <w:rsid w:val="007D4D5B"/>
    <w:rsid w:val="007D4E4D"/>
    <w:rsid w:val="007D4FBF"/>
    <w:rsid w:val="007D4FDB"/>
    <w:rsid w:val="007D4FF2"/>
    <w:rsid w:val="007D512C"/>
    <w:rsid w:val="007D526F"/>
    <w:rsid w:val="007D52C3"/>
    <w:rsid w:val="007D537C"/>
    <w:rsid w:val="007D5405"/>
    <w:rsid w:val="007D5469"/>
    <w:rsid w:val="007D551A"/>
    <w:rsid w:val="007D554E"/>
    <w:rsid w:val="007D56C8"/>
    <w:rsid w:val="007D58C3"/>
    <w:rsid w:val="007D5BA9"/>
    <w:rsid w:val="007D5CFA"/>
    <w:rsid w:val="007D600B"/>
    <w:rsid w:val="007D6217"/>
    <w:rsid w:val="007D6310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7042"/>
    <w:rsid w:val="007D7059"/>
    <w:rsid w:val="007D7094"/>
    <w:rsid w:val="007D715F"/>
    <w:rsid w:val="007D75F8"/>
    <w:rsid w:val="007D7602"/>
    <w:rsid w:val="007D770F"/>
    <w:rsid w:val="007D771C"/>
    <w:rsid w:val="007D7E07"/>
    <w:rsid w:val="007E00D7"/>
    <w:rsid w:val="007E0162"/>
    <w:rsid w:val="007E04DA"/>
    <w:rsid w:val="007E05CC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479"/>
    <w:rsid w:val="007E1506"/>
    <w:rsid w:val="007E1660"/>
    <w:rsid w:val="007E16B1"/>
    <w:rsid w:val="007E1760"/>
    <w:rsid w:val="007E1A55"/>
    <w:rsid w:val="007E1A7D"/>
    <w:rsid w:val="007E1B74"/>
    <w:rsid w:val="007E1BE9"/>
    <w:rsid w:val="007E1C03"/>
    <w:rsid w:val="007E1C0A"/>
    <w:rsid w:val="007E1CB1"/>
    <w:rsid w:val="007E1EBF"/>
    <w:rsid w:val="007E1F73"/>
    <w:rsid w:val="007E1FF2"/>
    <w:rsid w:val="007E201B"/>
    <w:rsid w:val="007E2146"/>
    <w:rsid w:val="007E23C5"/>
    <w:rsid w:val="007E27C6"/>
    <w:rsid w:val="007E2B64"/>
    <w:rsid w:val="007E2B9D"/>
    <w:rsid w:val="007E2C00"/>
    <w:rsid w:val="007E2CDC"/>
    <w:rsid w:val="007E2F38"/>
    <w:rsid w:val="007E302B"/>
    <w:rsid w:val="007E3182"/>
    <w:rsid w:val="007E33BB"/>
    <w:rsid w:val="007E36F8"/>
    <w:rsid w:val="007E3745"/>
    <w:rsid w:val="007E38AA"/>
    <w:rsid w:val="007E38EB"/>
    <w:rsid w:val="007E3910"/>
    <w:rsid w:val="007E3F54"/>
    <w:rsid w:val="007E3FA2"/>
    <w:rsid w:val="007E43F7"/>
    <w:rsid w:val="007E4457"/>
    <w:rsid w:val="007E4580"/>
    <w:rsid w:val="007E45BF"/>
    <w:rsid w:val="007E45D0"/>
    <w:rsid w:val="007E48CD"/>
    <w:rsid w:val="007E48E4"/>
    <w:rsid w:val="007E4D55"/>
    <w:rsid w:val="007E4D6F"/>
    <w:rsid w:val="007E4E76"/>
    <w:rsid w:val="007E5197"/>
    <w:rsid w:val="007E531F"/>
    <w:rsid w:val="007E5548"/>
    <w:rsid w:val="007E557B"/>
    <w:rsid w:val="007E5580"/>
    <w:rsid w:val="007E5921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F4"/>
    <w:rsid w:val="007E68BE"/>
    <w:rsid w:val="007E6923"/>
    <w:rsid w:val="007E6AB8"/>
    <w:rsid w:val="007E71C7"/>
    <w:rsid w:val="007E71D7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CC"/>
    <w:rsid w:val="007F0010"/>
    <w:rsid w:val="007F01B8"/>
    <w:rsid w:val="007F03C8"/>
    <w:rsid w:val="007F0482"/>
    <w:rsid w:val="007F05E0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6D"/>
    <w:rsid w:val="007F15E0"/>
    <w:rsid w:val="007F160C"/>
    <w:rsid w:val="007F1675"/>
    <w:rsid w:val="007F18C0"/>
    <w:rsid w:val="007F1D07"/>
    <w:rsid w:val="007F20F3"/>
    <w:rsid w:val="007F2187"/>
    <w:rsid w:val="007F23A7"/>
    <w:rsid w:val="007F2477"/>
    <w:rsid w:val="007F26D4"/>
    <w:rsid w:val="007F2783"/>
    <w:rsid w:val="007F29A1"/>
    <w:rsid w:val="007F2AEE"/>
    <w:rsid w:val="007F2BBB"/>
    <w:rsid w:val="007F2DBB"/>
    <w:rsid w:val="007F2ED4"/>
    <w:rsid w:val="007F3035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1CB"/>
    <w:rsid w:val="007F4388"/>
    <w:rsid w:val="007F43A9"/>
    <w:rsid w:val="007F4475"/>
    <w:rsid w:val="007F468E"/>
    <w:rsid w:val="007F4D13"/>
    <w:rsid w:val="007F4EA2"/>
    <w:rsid w:val="007F4F45"/>
    <w:rsid w:val="007F5162"/>
    <w:rsid w:val="007F51FF"/>
    <w:rsid w:val="007F523D"/>
    <w:rsid w:val="007F52A2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5EC3"/>
    <w:rsid w:val="007F6562"/>
    <w:rsid w:val="007F65B3"/>
    <w:rsid w:val="007F65DC"/>
    <w:rsid w:val="007F65F2"/>
    <w:rsid w:val="007F6701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96E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D5F"/>
    <w:rsid w:val="008010E8"/>
    <w:rsid w:val="008013B8"/>
    <w:rsid w:val="00801558"/>
    <w:rsid w:val="00801640"/>
    <w:rsid w:val="008016C8"/>
    <w:rsid w:val="00801714"/>
    <w:rsid w:val="00801751"/>
    <w:rsid w:val="0080179D"/>
    <w:rsid w:val="00801838"/>
    <w:rsid w:val="008018DC"/>
    <w:rsid w:val="0080198F"/>
    <w:rsid w:val="00801AC9"/>
    <w:rsid w:val="00801BE4"/>
    <w:rsid w:val="00801C6D"/>
    <w:rsid w:val="00801D97"/>
    <w:rsid w:val="00801DC6"/>
    <w:rsid w:val="00801F0F"/>
    <w:rsid w:val="00802342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FDA"/>
    <w:rsid w:val="00803094"/>
    <w:rsid w:val="00803118"/>
    <w:rsid w:val="00803160"/>
    <w:rsid w:val="00803198"/>
    <w:rsid w:val="008034E2"/>
    <w:rsid w:val="0080366C"/>
    <w:rsid w:val="008038B8"/>
    <w:rsid w:val="0080394D"/>
    <w:rsid w:val="00803A3A"/>
    <w:rsid w:val="00803B19"/>
    <w:rsid w:val="00803CEE"/>
    <w:rsid w:val="00803DDC"/>
    <w:rsid w:val="00803E2E"/>
    <w:rsid w:val="00803FD6"/>
    <w:rsid w:val="0080414B"/>
    <w:rsid w:val="008041E1"/>
    <w:rsid w:val="0080449F"/>
    <w:rsid w:val="008044EE"/>
    <w:rsid w:val="0080453D"/>
    <w:rsid w:val="0080463B"/>
    <w:rsid w:val="0080476A"/>
    <w:rsid w:val="00804867"/>
    <w:rsid w:val="008048AE"/>
    <w:rsid w:val="008048C7"/>
    <w:rsid w:val="00804B2F"/>
    <w:rsid w:val="00804B74"/>
    <w:rsid w:val="00804DD5"/>
    <w:rsid w:val="00804FD3"/>
    <w:rsid w:val="00805084"/>
    <w:rsid w:val="008053AD"/>
    <w:rsid w:val="00805571"/>
    <w:rsid w:val="00805601"/>
    <w:rsid w:val="008058F1"/>
    <w:rsid w:val="00805968"/>
    <w:rsid w:val="00805A05"/>
    <w:rsid w:val="00805ABD"/>
    <w:rsid w:val="00805C4B"/>
    <w:rsid w:val="00805D11"/>
    <w:rsid w:val="00805DAB"/>
    <w:rsid w:val="0080611C"/>
    <w:rsid w:val="00806130"/>
    <w:rsid w:val="00806153"/>
    <w:rsid w:val="0080622C"/>
    <w:rsid w:val="0080656E"/>
    <w:rsid w:val="008065C5"/>
    <w:rsid w:val="00806978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4C"/>
    <w:rsid w:val="00807D5E"/>
    <w:rsid w:val="00807E19"/>
    <w:rsid w:val="00807E1B"/>
    <w:rsid w:val="00807FC1"/>
    <w:rsid w:val="008100BD"/>
    <w:rsid w:val="008100D3"/>
    <w:rsid w:val="0081012C"/>
    <w:rsid w:val="00810199"/>
    <w:rsid w:val="00810202"/>
    <w:rsid w:val="0081025C"/>
    <w:rsid w:val="00810301"/>
    <w:rsid w:val="00810375"/>
    <w:rsid w:val="00810543"/>
    <w:rsid w:val="008106CF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2027"/>
    <w:rsid w:val="008122EF"/>
    <w:rsid w:val="008123D5"/>
    <w:rsid w:val="008124FE"/>
    <w:rsid w:val="008126FE"/>
    <w:rsid w:val="008127B0"/>
    <w:rsid w:val="00812828"/>
    <w:rsid w:val="00812829"/>
    <w:rsid w:val="00812B56"/>
    <w:rsid w:val="00812D9B"/>
    <w:rsid w:val="00812FE3"/>
    <w:rsid w:val="0081310C"/>
    <w:rsid w:val="00813549"/>
    <w:rsid w:val="00813658"/>
    <w:rsid w:val="0081385A"/>
    <w:rsid w:val="00813CE0"/>
    <w:rsid w:val="00813E05"/>
    <w:rsid w:val="00814072"/>
    <w:rsid w:val="0081409A"/>
    <w:rsid w:val="00814153"/>
    <w:rsid w:val="008142CD"/>
    <w:rsid w:val="00814333"/>
    <w:rsid w:val="0081433F"/>
    <w:rsid w:val="00814500"/>
    <w:rsid w:val="008145FC"/>
    <w:rsid w:val="00814661"/>
    <w:rsid w:val="008147DB"/>
    <w:rsid w:val="0081489A"/>
    <w:rsid w:val="00814972"/>
    <w:rsid w:val="00814B38"/>
    <w:rsid w:val="00814B4E"/>
    <w:rsid w:val="00814B65"/>
    <w:rsid w:val="00814BD6"/>
    <w:rsid w:val="00814CFD"/>
    <w:rsid w:val="00814D2B"/>
    <w:rsid w:val="00814D77"/>
    <w:rsid w:val="00814E3F"/>
    <w:rsid w:val="008151A0"/>
    <w:rsid w:val="0081529F"/>
    <w:rsid w:val="008153F0"/>
    <w:rsid w:val="0081543A"/>
    <w:rsid w:val="008154B6"/>
    <w:rsid w:val="008155E8"/>
    <w:rsid w:val="00815706"/>
    <w:rsid w:val="0081588A"/>
    <w:rsid w:val="00815A4B"/>
    <w:rsid w:val="00815CFA"/>
    <w:rsid w:val="00815D64"/>
    <w:rsid w:val="0081624A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AE2"/>
    <w:rsid w:val="00820E45"/>
    <w:rsid w:val="00820F14"/>
    <w:rsid w:val="00820F1B"/>
    <w:rsid w:val="00821189"/>
    <w:rsid w:val="0082135B"/>
    <w:rsid w:val="00821385"/>
    <w:rsid w:val="008215B3"/>
    <w:rsid w:val="008215B5"/>
    <w:rsid w:val="0082172C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9EC"/>
    <w:rsid w:val="00822B56"/>
    <w:rsid w:val="00822C9E"/>
    <w:rsid w:val="00822FA0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EDE"/>
    <w:rsid w:val="00823F61"/>
    <w:rsid w:val="0082404C"/>
    <w:rsid w:val="0082445F"/>
    <w:rsid w:val="00824489"/>
    <w:rsid w:val="0082449E"/>
    <w:rsid w:val="008246E9"/>
    <w:rsid w:val="00824715"/>
    <w:rsid w:val="008247A4"/>
    <w:rsid w:val="008249FF"/>
    <w:rsid w:val="00824C02"/>
    <w:rsid w:val="00824C95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204"/>
    <w:rsid w:val="0082626B"/>
    <w:rsid w:val="0082628F"/>
    <w:rsid w:val="008262F0"/>
    <w:rsid w:val="008263E0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109"/>
    <w:rsid w:val="0082711B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5A"/>
    <w:rsid w:val="00827E6C"/>
    <w:rsid w:val="008300D6"/>
    <w:rsid w:val="00830498"/>
    <w:rsid w:val="0083050E"/>
    <w:rsid w:val="008307E1"/>
    <w:rsid w:val="008309CB"/>
    <w:rsid w:val="00830D47"/>
    <w:rsid w:val="008311DF"/>
    <w:rsid w:val="0083134E"/>
    <w:rsid w:val="00831526"/>
    <w:rsid w:val="0083159E"/>
    <w:rsid w:val="0083179C"/>
    <w:rsid w:val="0083188A"/>
    <w:rsid w:val="00831B21"/>
    <w:rsid w:val="00831BFC"/>
    <w:rsid w:val="00831D7E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2D9"/>
    <w:rsid w:val="00833303"/>
    <w:rsid w:val="008333C4"/>
    <w:rsid w:val="008335AB"/>
    <w:rsid w:val="008336F1"/>
    <w:rsid w:val="008338C8"/>
    <w:rsid w:val="008339B7"/>
    <w:rsid w:val="00833A2E"/>
    <w:rsid w:val="00833DA2"/>
    <w:rsid w:val="00833E5A"/>
    <w:rsid w:val="00834100"/>
    <w:rsid w:val="00834162"/>
    <w:rsid w:val="0083417A"/>
    <w:rsid w:val="00834409"/>
    <w:rsid w:val="00834512"/>
    <w:rsid w:val="008347C1"/>
    <w:rsid w:val="008347C9"/>
    <w:rsid w:val="0083486E"/>
    <w:rsid w:val="008349E7"/>
    <w:rsid w:val="00834A4C"/>
    <w:rsid w:val="00834C2D"/>
    <w:rsid w:val="00834CBB"/>
    <w:rsid w:val="00834D21"/>
    <w:rsid w:val="00835015"/>
    <w:rsid w:val="0083502E"/>
    <w:rsid w:val="008350DD"/>
    <w:rsid w:val="008350E9"/>
    <w:rsid w:val="00835125"/>
    <w:rsid w:val="00835177"/>
    <w:rsid w:val="00835392"/>
    <w:rsid w:val="00835501"/>
    <w:rsid w:val="00835856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628"/>
    <w:rsid w:val="00836815"/>
    <w:rsid w:val="00836869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5C"/>
    <w:rsid w:val="0083794F"/>
    <w:rsid w:val="00837B3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A68"/>
    <w:rsid w:val="00840A83"/>
    <w:rsid w:val="00840A8A"/>
    <w:rsid w:val="00840B8A"/>
    <w:rsid w:val="00840C12"/>
    <w:rsid w:val="00840D25"/>
    <w:rsid w:val="00840D46"/>
    <w:rsid w:val="00840DAA"/>
    <w:rsid w:val="00841090"/>
    <w:rsid w:val="008410AD"/>
    <w:rsid w:val="00841494"/>
    <w:rsid w:val="0084152A"/>
    <w:rsid w:val="00841573"/>
    <w:rsid w:val="00841744"/>
    <w:rsid w:val="00841862"/>
    <w:rsid w:val="008419A1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86E"/>
    <w:rsid w:val="008428A9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D2"/>
    <w:rsid w:val="00843E50"/>
    <w:rsid w:val="00843FB8"/>
    <w:rsid w:val="00844118"/>
    <w:rsid w:val="008441C7"/>
    <w:rsid w:val="0084449E"/>
    <w:rsid w:val="008444F8"/>
    <w:rsid w:val="008445D2"/>
    <w:rsid w:val="00844716"/>
    <w:rsid w:val="00844750"/>
    <w:rsid w:val="008447A9"/>
    <w:rsid w:val="008447B8"/>
    <w:rsid w:val="00844864"/>
    <w:rsid w:val="00844B43"/>
    <w:rsid w:val="00844C15"/>
    <w:rsid w:val="008450D6"/>
    <w:rsid w:val="008451ED"/>
    <w:rsid w:val="00845501"/>
    <w:rsid w:val="00845591"/>
    <w:rsid w:val="00845686"/>
    <w:rsid w:val="00845843"/>
    <w:rsid w:val="0084592F"/>
    <w:rsid w:val="00845930"/>
    <w:rsid w:val="00845996"/>
    <w:rsid w:val="00845A92"/>
    <w:rsid w:val="00845CC3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D0E"/>
    <w:rsid w:val="00847E3E"/>
    <w:rsid w:val="00847F69"/>
    <w:rsid w:val="00847F9D"/>
    <w:rsid w:val="0085013C"/>
    <w:rsid w:val="008501F8"/>
    <w:rsid w:val="00850236"/>
    <w:rsid w:val="008506F8"/>
    <w:rsid w:val="00850860"/>
    <w:rsid w:val="008508BD"/>
    <w:rsid w:val="00850957"/>
    <w:rsid w:val="00850A0B"/>
    <w:rsid w:val="00850A0D"/>
    <w:rsid w:val="00850AE8"/>
    <w:rsid w:val="00850B13"/>
    <w:rsid w:val="00850B54"/>
    <w:rsid w:val="00850E22"/>
    <w:rsid w:val="00850E82"/>
    <w:rsid w:val="00850FD5"/>
    <w:rsid w:val="008511A0"/>
    <w:rsid w:val="0085122E"/>
    <w:rsid w:val="00851571"/>
    <w:rsid w:val="00851706"/>
    <w:rsid w:val="008517CA"/>
    <w:rsid w:val="00851B22"/>
    <w:rsid w:val="00851B36"/>
    <w:rsid w:val="008520A3"/>
    <w:rsid w:val="008520B0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06A"/>
    <w:rsid w:val="0085327F"/>
    <w:rsid w:val="00853617"/>
    <w:rsid w:val="008538C8"/>
    <w:rsid w:val="00853C45"/>
    <w:rsid w:val="00853E3F"/>
    <w:rsid w:val="00854090"/>
    <w:rsid w:val="008540C8"/>
    <w:rsid w:val="00854185"/>
    <w:rsid w:val="0085418C"/>
    <w:rsid w:val="008542AF"/>
    <w:rsid w:val="00854668"/>
    <w:rsid w:val="00854871"/>
    <w:rsid w:val="00854983"/>
    <w:rsid w:val="00854A91"/>
    <w:rsid w:val="00854E0E"/>
    <w:rsid w:val="00854ECB"/>
    <w:rsid w:val="00854FD6"/>
    <w:rsid w:val="0085507B"/>
    <w:rsid w:val="008552DA"/>
    <w:rsid w:val="00855402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D2B"/>
    <w:rsid w:val="00856DB2"/>
    <w:rsid w:val="00856E4A"/>
    <w:rsid w:val="00856E54"/>
    <w:rsid w:val="0085722A"/>
    <w:rsid w:val="00857686"/>
    <w:rsid w:val="00857B9F"/>
    <w:rsid w:val="00857C34"/>
    <w:rsid w:val="00857CD6"/>
    <w:rsid w:val="00857EB4"/>
    <w:rsid w:val="00857FD7"/>
    <w:rsid w:val="008600FD"/>
    <w:rsid w:val="008601FC"/>
    <w:rsid w:val="0086037F"/>
    <w:rsid w:val="008604D9"/>
    <w:rsid w:val="008604E6"/>
    <w:rsid w:val="00860570"/>
    <w:rsid w:val="0086067F"/>
    <w:rsid w:val="00860773"/>
    <w:rsid w:val="00860A99"/>
    <w:rsid w:val="00860BAC"/>
    <w:rsid w:val="00860D78"/>
    <w:rsid w:val="00860ECB"/>
    <w:rsid w:val="008611A3"/>
    <w:rsid w:val="0086136A"/>
    <w:rsid w:val="0086155C"/>
    <w:rsid w:val="00861750"/>
    <w:rsid w:val="008618BB"/>
    <w:rsid w:val="00861ADA"/>
    <w:rsid w:val="00861B41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2C7F"/>
    <w:rsid w:val="00862DE8"/>
    <w:rsid w:val="0086303C"/>
    <w:rsid w:val="00863096"/>
    <w:rsid w:val="0086325B"/>
    <w:rsid w:val="00863479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2FC"/>
    <w:rsid w:val="00865383"/>
    <w:rsid w:val="00865521"/>
    <w:rsid w:val="00865696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64DC"/>
    <w:rsid w:val="00866550"/>
    <w:rsid w:val="008665DA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054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18"/>
    <w:rsid w:val="00870383"/>
    <w:rsid w:val="00870445"/>
    <w:rsid w:val="0087049C"/>
    <w:rsid w:val="00870683"/>
    <w:rsid w:val="008706C2"/>
    <w:rsid w:val="00870793"/>
    <w:rsid w:val="008707A6"/>
    <w:rsid w:val="00870896"/>
    <w:rsid w:val="00870A1C"/>
    <w:rsid w:val="00870BEC"/>
    <w:rsid w:val="00870ECC"/>
    <w:rsid w:val="00870F33"/>
    <w:rsid w:val="00870FFE"/>
    <w:rsid w:val="00871029"/>
    <w:rsid w:val="00871096"/>
    <w:rsid w:val="00871109"/>
    <w:rsid w:val="00871132"/>
    <w:rsid w:val="00871171"/>
    <w:rsid w:val="008711F8"/>
    <w:rsid w:val="00871372"/>
    <w:rsid w:val="00871381"/>
    <w:rsid w:val="008715D7"/>
    <w:rsid w:val="008715F2"/>
    <w:rsid w:val="00871745"/>
    <w:rsid w:val="008717C8"/>
    <w:rsid w:val="00871911"/>
    <w:rsid w:val="00871912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C7C"/>
    <w:rsid w:val="00872C87"/>
    <w:rsid w:val="00872F39"/>
    <w:rsid w:val="00872FB2"/>
    <w:rsid w:val="0087319D"/>
    <w:rsid w:val="00873216"/>
    <w:rsid w:val="00873301"/>
    <w:rsid w:val="00873463"/>
    <w:rsid w:val="008734E7"/>
    <w:rsid w:val="00873854"/>
    <w:rsid w:val="00873AE4"/>
    <w:rsid w:val="00873BF0"/>
    <w:rsid w:val="00873C85"/>
    <w:rsid w:val="00873FC1"/>
    <w:rsid w:val="0087409B"/>
    <w:rsid w:val="008740DA"/>
    <w:rsid w:val="00874119"/>
    <w:rsid w:val="00874143"/>
    <w:rsid w:val="008742CE"/>
    <w:rsid w:val="008743F6"/>
    <w:rsid w:val="00874417"/>
    <w:rsid w:val="0087448A"/>
    <w:rsid w:val="008745F5"/>
    <w:rsid w:val="0087490A"/>
    <w:rsid w:val="0087492F"/>
    <w:rsid w:val="00874A98"/>
    <w:rsid w:val="00874BA1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890"/>
    <w:rsid w:val="00875905"/>
    <w:rsid w:val="0087592E"/>
    <w:rsid w:val="008759E9"/>
    <w:rsid w:val="00875A02"/>
    <w:rsid w:val="00875A17"/>
    <w:rsid w:val="00875BEF"/>
    <w:rsid w:val="00875F79"/>
    <w:rsid w:val="00875F8B"/>
    <w:rsid w:val="00875FBD"/>
    <w:rsid w:val="008761BA"/>
    <w:rsid w:val="00876372"/>
    <w:rsid w:val="00876400"/>
    <w:rsid w:val="0087664E"/>
    <w:rsid w:val="008766B3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842"/>
    <w:rsid w:val="008819E3"/>
    <w:rsid w:val="00881BC9"/>
    <w:rsid w:val="00881D35"/>
    <w:rsid w:val="00881E52"/>
    <w:rsid w:val="00881F28"/>
    <w:rsid w:val="008821CA"/>
    <w:rsid w:val="00882269"/>
    <w:rsid w:val="00882611"/>
    <w:rsid w:val="00882786"/>
    <w:rsid w:val="008827A3"/>
    <w:rsid w:val="008829DC"/>
    <w:rsid w:val="00882B85"/>
    <w:rsid w:val="00882BB1"/>
    <w:rsid w:val="00882DE6"/>
    <w:rsid w:val="00882EC3"/>
    <w:rsid w:val="00882F2B"/>
    <w:rsid w:val="00882F6E"/>
    <w:rsid w:val="00883004"/>
    <w:rsid w:val="00883309"/>
    <w:rsid w:val="008837A1"/>
    <w:rsid w:val="008838E8"/>
    <w:rsid w:val="00883CEF"/>
    <w:rsid w:val="00883E02"/>
    <w:rsid w:val="00883ED6"/>
    <w:rsid w:val="00883FDE"/>
    <w:rsid w:val="008841D1"/>
    <w:rsid w:val="00884255"/>
    <w:rsid w:val="0088425B"/>
    <w:rsid w:val="0088449B"/>
    <w:rsid w:val="0088452E"/>
    <w:rsid w:val="0088468C"/>
    <w:rsid w:val="0088480E"/>
    <w:rsid w:val="00884A24"/>
    <w:rsid w:val="00884AD8"/>
    <w:rsid w:val="00884CDF"/>
    <w:rsid w:val="00884E23"/>
    <w:rsid w:val="00884FB3"/>
    <w:rsid w:val="00885133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223"/>
    <w:rsid w:val="00886306"/>
    <w:rsid w:val="0088631A"/>
    <w:rsid w:val="00886368"/>
    <w:rsid w:val="0088651F"/>
    <w:rsid w:val="008867B9"/>
    <w:rsid w:val="008868C5"/>
    <w:rsid w:val="00886A1A"/>
    <w:rsid w:val="00886CF1"/>
    <w:rsid w:val="00887338"/>
    <w:rsid w:val="008874B9"/>
    <w:rsid w:val="008876DF"/>
    <w:rsid w:val="00887771"/>
    <w:rsid w:val="00887B52"/>
    <w:rsid w:val="00887D38"/>
    <w:rsid w:val="00887FAD"/>
    <w:rsid w:val="00887FEF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07"/>
    <w:rsid w:val="00891234"/>
    <w:rsid w:val="00891348"/>
    <w:rsid w:val="00891ACC"/>
    <w:rsid w:val="00891B66"/>
    <w:rsid w:val="00891B96"/>
    <w:rsid w:val="00891CBE"/>
    <w:rsid w:val="00891CF9"/>
    <w:rsid w:val="00891F63"/>
    <w:rsid w:val="00891F65"/>
    <w:rsid w:val="008920C5"/>
    <w:rsid w:val="00892217"/>
    <w:rsid w:val="00892253"/>
    <w:rsid w:val="008922DF"/>
    <w:rsid w:val="008922E2"/>
    <w:rsid w:val="008923C0"/>
    <w:rsid w:val="00892445"/>
    <w:rsid w:val="00892580"/>
    <w:rsid w:val="008925CA"/>
    <w:rsid w:val="008928B6"/>
    <w:rsid w:val="00892DB4"/>
    <w:rsid w:val="00892E3D"/>
    <w:rsid w:val="00892EF9"/>
    <w:rsid w:val="00893024"/>
    <w:rsid w:val="008930A4"/>
    <w:rsid w:val="008931D6"/>
    <w:rsid w:val="008932B0"/>
    <w:rsid w:val="0089341A"/>
    <w:rsid w:val="0089385C"/>
    <w:rsid w:val="0089389D"/>
    <w:rsid w:val="00893B3B"/>
    <w:rsid w:val="00893B7F"/>
    <w:rsid w:val="00893BA4"/>
    <w:rsid w:val="00893CB1"/>
    <w:rsid w:val="00893DB3"/>
    <w:rsid w:val="00893DE8"/>
    <w:rsid w:val="00893F19"/>
    <w:rsid w:val="008945A2"/>
    <w:rsid w:val="008945A8"/>
    <w:rsid w:val="008945BB"/>
    <w:rsid w:val="008948A0"/>
    <w:rsid w:val="0089496D"/>
    <w:rsid w:val="00894A62"/>
    <w:rsid w:val="00894C1E"/>
    <w:rsid w:val="00895243"/>
    <w:rsid w:val="008952A7"/>
    <w:rsid w:val="008953A1"/>
    <w:rsid w:val="00895640"/>
    <w:rsid w:val="008956C3"/>
    <w:rsid w:val="00895781"/>
    <w:rsid w:val="008957BF"/>
    <w:rsid w:val="008958C4"/>
    <w:rsid w:val="00895A0C"/>
    <w:rsid w:val="00895A77"/>
    <w:rsid w:val="00895AD9"/>
    <w:rsid w:val="00895F38"/>
    <w:rsid w:val="0089601F"/>
    <w:rsid w:val="008961A5"/>
    <w:rsid w:val="0089627B"/>
    <w:rsid w:val="008962B1"/>
    <w:rsid w:val="008963B2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2CB"/>
    <w:rsid w:val="008972F3"/>
    <w:rsid w:val="00897597"/>
    <w:rsid w:val="00897632"/>
    <w:rsid w:val="00897971"/>
    <w:rsid w:val="00897B07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484"/>
    <w:rsid w:val="008A1567"/>
    <w:rsid w:val="008A18BA"/>
    <w:rsid w:val="008A1B16"/>
    <w:rsid w:val="008A1C3E"/>
    <w:rsid w:val="008A1C65"/>
    <w:rsid w:val="008A1CE3"/>
    <w:rsid w:val="008A1DB8"/>
    <w:rsid w:val="008A1EA1"/>
    <w:rsid w:val="008A1FBC"/>
    <w:rsid w:val="008A21EA"/>
    <w:rsid w:val="008A235B"/>
    <w:rsid w:val="008A24BD"/>
    <w:rsid w:val="008A293A"/>
    <w:rsid w:val="008A294D"/>
    <w:rsid w:val="008A2AAE"/>
    <w:rsid w:val="008A2D93"/>
    <w:rsid w:val="008A2E6B"/>
    <w:rsid w:val="008A2F26"/>
    <w:rsid w:val="008A3030"/>
    <w:rsid w:val="008A333E"/>
    <w:rsid w:val="008A3390"/>
    <w:rsid w:val="008A341E"/>
    <w:rsid w:val="008A34E7"/>
    <w:rsid w:val="008A35B8"/>
    <w:rsid w:val="008A36ED"/>
    <w:rsid w:val="008A370C"/>
    <w:rsid w:val="008A3898"/>
    <w:rsid w:val="008A39EC"/>
    <w:rsid w:val="008A41BB"/>
    <w:rsid w:val="008A4238"/>
    <w:rsid w:val="008A42D8"/>
    <w:rsid w:val="008A4577"/>
    <w:rsid w:val="008A457F"/>
    <w:rsid w:val="008A461C"/>
    <w:rsid w:val="008A4852"/>
    <w:rsid w:val="008A4DAC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E8D"/>
    <w:rsid w:val="008A60F3"/>
    <w:rsid w:val="008A62D3"/>
    <w:rsid w:val="008A631F"/>
    <w:rsid w:val="008A668F"/>
    <w:rsid w:val="008A6AEC"/>
    <w:rsid w:val="008A6CAC"/>
    <w:rsid w:val="008A6DE1"/>
    <w:rsid w:val="008A6E03"/>
    <w:rsid w:val="008A6E4B"/>
    <w:rsid w:val="008A6F9D"/>
    <w:rsid w:val="008A6FE1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62"/>
    <w:rsid w:val="008B0286"/>
    <w:rsid w:val="008B043B"/>
    <w:rsid w:val="008B056D"/>
    <w:rsid w:val="008B077B"/>
    <w:rsid w:val="008B07C2"/>
    <w:rsid w:val="008B097E"/>
    <w:rsid w:val="008B09D4"/>
    <w:rsid w:val="008B0A7E"/>
    <w:rsid w:val="008B0CD0"/>
    <w:rsid w:val="008B0DCF"/>
    <w:rsid w:val="008B0F94"/>
    <w:rsid w:val="008B0F9B"/>
    <w:rsid w:val="008B1062"/>
    <w:rsid w:val="008B10AB"/>
    <w:rsid w:val="008B12DC"/>
    <w:rsid w:val="008B130E"/>
    <w:rsid w:val="008B161F"/>
    <w:rsid w:val="008B1651"/>
    <w:rsid w:val="008B175A"/>
    <w:rsid w:val="008B182D"/>
    <w:rsid w:val="008B18CE"/>
    <w:rsid w:val="008B193C"/>
    <w:rsid w:val="008B1BA3"/>
    <w:rsid w:val="008B1D42"/>
    <w:rsid w:val="008B1FA5"/>
    <w:rsid w:val="008B2052"/>
    <w:rsid w:val="008B21F5"/>
    <w:rsid w:val="008B2344"/>
    <w:rsid w:val="008B2376"/>
    <w:rsid w:val="008B269F"/>
    <w:rsid w:val="008B29BA"/>
    <w:rsid w:val="008B2A2E"/>
    <w:rsid w:val="008B2A7F"/>
    <w:rsid w:val="008B2A93"/>
    <w:rsid w:val="008B2AB2"/>
    <w:rsid w:val="008B2AD8"/>
    <w:rsid w:val="008B2D1D"/>
    <w:rsid w:val="008B2D24"/>
    <w:rsid w:val="008B2DEB"/>
    <w:rsid w:val="008B2F48"/>
    <w:rsid w:val="008B340E"/>
    <w:rsid w:val="008B3748"/>
    <w:rsid w:val="008B395A"/>
    <w:rsid w:val="008B3C46"/>
    <w:rsid w:val="008B3E81"/>
    <w:rsid w:val="008B3ECE"/>
    <w:rsid w:val="008B3EF4"/>
    <w:rsid w:val="008B41EF"/>
    <w:rsid w:val="008B4230"/>
    <w:rsid w:val="008B4278"/>
    <w:rsid w:val="008B4285"/>
    <w:rsid w:val="008B4375"/>
    <w:rsid w:val="008B43ED"/>
    <w:rsid w:val="008B447F"/>
    <w:rsid w:val="008B44A9"/>
    <w:rsid w:val="008B45AA"/>
    <w:rsid w:val="008B4752"/>
    <w:rsid w:val="008B4850"/>
    <w:rsid w:val="008B4A4A"/>
    <w:rsid w:val="008B4ABB"/>
    <w:rsid w:val="008B4B0D"/>
    <w:rsid w:val="008B4B33"/>
    <w:rsid w:val="008B4EA3"/>
    <w:rsid w:val="008B5448"/>
    <w:rsid w:val="008B5507"/>
    <w:rsid w:val="008B5577"/>
    <w:rsid w:val="008B559C"/>
    <w:rsid w:val="008B5936"/>
    <w:rsid w:val="008B5B78"/>
    <w:rsid w:val="008B5BB8"/>
    <w:rsid w:val="008B5C49"/>
    <w:rsid w:val="008B5D52"/>
    <w:rsid w:val="008B5DBA"/>
    <w:rsid w:val="008B5F75"/>
    <w:rsid w:val="008B5FE8"/>
    <w:rsid w:val="008B60ED"/>
    <w:rsid w:val="008B634E"/>
    <w:rsid w:val="008B63A1"/>
    <w:rsid w:val="008B66CB"/>
    <w:rsid w:val="008B6A4A"/>
    <w:rsid w:val="008B6E5C"/>
    <w:rsid w:val="008B70AB"/>
    <w:rsid w:val="008B711E"/>
    <w:rsid w:val="008B7403"/>
    <w:rsid w:val="008B7862"/>
    <w:rsid w:val="008B78D6"/>
    <w:rsid w:val="008B7974"/>
    <w:rsid w:val="008B7AD8"/>
    <w:rsid w:val="008C0077"/>
    <w:rsid w:val="008C0450"/>
    <w:rsid w:val="008C0A3E"/>
    <w:rsid w:val="008C0DFC"/>
    <w:rsid w:val="008C0E22"/>
    <w:rsid w:val="008C1003"/>
    <w:rsid w:val="008C1161"/>
    <w:rsid w:val="008C12F9"/>
    <w:rsid w:val="008C15A6"/>
    <w:rsid w:val="008C1648"/>
    <w:rsid w:val="008C172A"/>
    <w:rsid w:val="008C1B04"/>
    <w:rsid w:val="008C1B63"/>
    <w:rsid w:val="008C1BE9"/>
    <w:rsid w:val="008C1C37"/>
    <w:rsid w:val="008C1CE1"/>
    <w:rsid w:val="008C1D4E"/>
    <w:rsid w:val="008C1D86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7E5"/>
    <w:rsid w:val="008C28BE"/>
    <w:rsid w:val="008C2949"/>
    <w:rsid w:val="008C2BE9"/>
    <w:rsid w:val="008C3364"/>
    <w:rsid w:val="008C3674"/>
    <w:rsid w:val="008C36B6"/>
    <w:rsid w:val="008C3805"/>
    <w:rsid w:val="008C3A7B"/>
    <w:rsid w:val="008C3B6B"/>
    <w:rsid w:val="008C3BFC"/>
    <w:rsid w:val="008C3F04"/>
    <w:rsid w:val="008C46B7"/>
    <w:rsid w:val="008C471D"/>
    <w:rsid w:val="008C4911"/>
    <w:rsid w:val="008C4A4D"/>
    <w:rsid w:val="008C4A91"/>
    <w:rsid w:val="008C4ACE"/>
    <w:rsid w:val="008C4B47"/>
    <w:rsid w:val="008C4EFE"/>
    <w:rsid w:val="008C5113"/>
    <w:rsid w:val="008C554A"/>
    <w:rsid w:val="008C5567"/>
    <w:rsid w:val="008C570A"/>
    <w:rsid w:val="008C5914"/>
    <w:rsid w:val="008C59D5"/>
    <w:rsid w:val="008C5B10"/>
    <w:rsid w:val="008C5D25"/>
    <w:rsid w:val="008C6136"/>
    <w:rsid w:val="008C613E"/>
    <w:rsid w:val="008C637E"/>
    <w:rsid w:val="008C6603"/>
    <w:rsid w:val="008C6692"/>
    <w:rsid w:val="008C6970"/>
    <w:rsid w:val="008C6C7A"/>
    <w:rsid w:val="008C6E02"/>
    <w:rsid w:val="008C6EBA"/>
    <w:rsid w:val="008C6F4F"/>
    <w:rsid w:val="008C6F74"/>
    <w:rsid w:val="008C6F9B"/>
    <w:rsid w:val="008C6FA2"/>
    <w:rsid w:val="008C7245"/>
    <w:rsid w:val="008C745A"/>
    <w:rsid w:val="008C747B"/>
    <w:rsid w:val="008C74CC"/>
    <w:rsid w:val="008C76D5"/>
    <w:rsid w:val="008C7A21"/>
    <w:rsid w:val="008C7F77"/>
    <w:rsid w:val="008D011E"/>
    <w:rsid w:val="008D0140"/>
    <w:rsid w:val="008D01C7"/>
    <w:rsid w:val="008D0459"/>
    <w:rsid w:val="008D05D2"/>
    <w:rsid w:val="008D066D"/>
    <w:rsid w:val="008D069D"/>
    <w:rsid w:val="008D0727"/>
    <w:rsid w:val="008D0735"/>
    <w:rsid w:val="008D08BE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461"/>
    <w:rsid w:val="008D24B3"/>
    <w:rsid w:val="008D2882"/>
    <w:rsid w:val="008D2B40"/>
    <w:rsid w:val="008D2CD9"/>
    <w:rsid w:val="008D2EBE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40CF"/>
    <w:rsid w:val="008D4253"/>
    <w:rsid w:val="008D4318"/>
    <w:rsid w:val="008D431A"/>
    <w:rsid w:val="008D44B5"/>
    <w:rsid w:val="008D453F"/>
    <w:rsid w:val="008D4837"/>
    <w:rsid w:val="008D4979"/>
    <w:rsid w:val="008D4B41"/>
    <w:rsid w:val="008D4B94"/>
    <w:rsid w:val="008D4BA1"/>
    <w:rsid w:val="008D4D65"/>
    <w:rsid w:val="008D4EFB"/>
    <w:rsid w:val="008D504C"/>
    <w:rsid w:val="008D508F"/>
    <w:rsid w:val="008D5267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EA3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70E"/>
    <w:rsid w:val="008D6733"/>
    <w:rsid w:val="008D6A9B"/>
    <w:rsid w:val="008D6BDB"/>
    <w:rsid w:val="008D6D27"/>
    <w:rsid w:val="008D6DCE"/>
    <w:rsid w:val="008D6F48"/>
    <w:rsid w:val="008D6F90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30B"/>
    <w:rsid w:val="008E1376"/>
    <w:rsid w:val="008E15AC"/>
    <w:rsid w:val="008E15E5"/>
    <w:rsid w:val="008E1688"/>
    <w:rsid w:val="008E184D"/>
    <w:rsid w:val="008E191B"/>
    <w:rsid w:val="008E1B3E"/>
    <w:rsid w:val="008E1B6C"/>
    <w:rsid w:val="008E1C2A"/>
    <w:rsid w:val="008E1CB4"/>
    <w:rsid w:val="008E1FDF"/>
    <w:rsid w:val="008E1FEA"/>
    <w:rsid w:val="008E2026"/>
    <w:rsid w:val="008E2051"/>
    <w:rsid w:val="008E20D6"/>
    <w:rsid w:val="008E20EC"/>
    <w:rsid w:val="008E21E7"/>
    <w:rsid w:val="008E22D1"/>
    <w:rsid w:val="008E2447"/>
    <w:rsid w:val="008E24C2"/>
    <w:rsid w:val="008E2562"/>
    <w:rsid w:val="008E2709"/>
    <w:rsid w:val="008E2763"/>
    <w:rsid w:val="008E290F"/>
    <w:rsid w:val="008E2A0F"/>
    <w:rsid w:val="008E2B47"/>
    <w:rsid w:val="008E3148"/>
    <w:rsid w:val="008E316F"/>
    <w:rsid w:val="008E319D"/>
    <w:rsid w:val="008E3390"/>
    <w:rsid w:val="008E34D4"/>
    <w:rsid w:val="008E378A"/>
    <w:rsid w:val="008E38CA"/>
    <w:rsid w:val="008E39D5"/>
    <w:rsid w:val="008E39F1"/>
    <w:rsid w:val="008E3A5F"/>
    <w:rsid w:val="008E3AA4"/>
    <w:rsid w:val="008E3AFB"/>
    <w:rsid w:val="008E3EE3"/>
    <w:rsid w:val="008E3F52"/>
    <w:rsid w:val="008E3F8B"/>
    <w:rsid w:val="008E4103"/>
    <w:rsid w:val="008E412D"/>
    <w:rsid w:val="008E425B"/>
    <w:rsid w:val="008E42B7"/>
    <w:rsid w:val="008E451A"/>
    <w:rsid w:val="008E47E2"/>
    <w:rsid w:val="008E48A7"/>
    <w:rsid w:val="008E4AA8"/>
    <w:rsid w:val="008E4CA5"/>
    <w:rsid w:val="008E4E30"/>
    <w:rsid w:val="008E5412"/>
    <w:rsid w:val="008E5625"/>
    <w:rsid w:val="008E564D"/>
    <w:rsid w:val="008E5651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A7E"/>
    <w:rsid w:val="008E6BA1"/>
    <w:rsid w:val="008E6D2F"/>
    <w:rsid w:val="008E6DAB"/>
    <w:rsid w:val="008E6DB7"/>
    <w:rsid w:val="008E7222"/>
    <w:rsid w:val="008E743E"/>
    <w:rsid w:val="008E7684"/>
    <w:rsid w:val="008E76C6"/>
    <w:rsid w:val="008E788A"/>
    <w:rsid w:val="008E7AB3"/>
    <w:rsid w:val="008E7D1D"/>
    <w:rsid w:val="008E7DB3"/>
    <w:rsid w:val="008E7F9D"/>
    <w:rsid w:val="008F0006"/>
    <w:rsid w:val="008F0090"/>
    <w:rsid w:val="008F01AB"/>
    <w:rsid w:val="008F030D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0C"/>
    <w:rsid w:val="008F1287"/>
    <w:rsid w:val="008F1437"/>
    <w:rsid w:val="008F1516"/>
    <w:rsid w:val="008F15C9"/>
    <w:rsid w:val="008F15FE"/>
    <w:rsid w:val="008F177E"/>
    <w:rsid w:val="008F1817"/>
    <w:rsid w:val="008F1898"/>
    <w:rsid w:val="008F1978"/>
    <w:rsid w:val="008F1979"/>
    <w:rsid w:val="008F1984"/>
    <w:rsid w:val="008F19D4"/>
    <w:rsid w:val="008F1A37"/>
    <w:rsid w:val="008F1CE5"/>
    <w:rsid w:val="008F1CF8"/>
    <w:rsid w:val="008F1D63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E90"/>
    <w:rsid w:val="008F2FEB"/>
    <w:rsid w:val="008F2FF8"/>
    <w:rsid w:val="008F3069"/>
    <w:rsid w:val="008F30F4"/>
    <w:rsid w:val="008F3233"/>
    <w:rsid w:val="008F330D"/>
    <w:rsid w:val="008F35F6"/>
    <w:rsid w:val="008F37C0"/>
    <w:rsid w:val="008F3D2D"/>
    <w:rsid w:val="008F3D7C"/>
    <w:rsid w:val="008F3D8B"/>
    <w:rsid w:val="008F3DC9"/>
    <w:rsid w:val="008F3EDD"/>
    <w:rsid w:val="008F4005"/>
    <w:rsid w:val="008F4107"/>
    <w:rsid w:val="008F42EB"/>
    <w:rsid w:val="008F454A"/>
    <w:rsid w:val="008F45B2"/>
    <w:rsid w:val="008F45C6"/>
    <w:rsid w:val="008F4660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9AD"/>
    <w:rsid w:val="008F5AC1"/>
    <w:rsid w:val="008F5B6C"/>
    <w:rsid w:val="008F5D62"/>
    <w:rsid w:val="008F5F0A"/>
    <w:rsid w:val="008F60AB"/>
    <w:rsid w:val="008F60CD"/>
    <w:rsid w:val="008F6188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FBB"/>
    <w:rsid w:val="008F7064"/>
    <w:rsid w:val="008F70C5"/>
    <w:rsid w:val="008F71E7"/>
    <w:rsid w:val="008F7227"/>
    <w:rsid w:val="008F7365"/>
    <w:rsid w:val="008F74A1"/>
    <w:rsid w:val="008F75DD"/>
    <w:rsid w:val="008F7616"/>
    <w:rsid w:val="008F764E"/>
    <w:rsid w:val="008F7918"/>
    <w:rsid w:val="008F7A99"/>
    <w:rsid w:val="008F7BD6"/>
    <w:rsid w:val="008F7C2E"/>
    <w:rsid w:val="008F7CEF"/>
    <w:rsid w:val="008F7E8C"/>
    <w:rsid w:val="0090002D"/>
    <w:rsid w:val="009000FD"/>
    <w:rsid w:val="0090029C"/>
    <w:rsid w:val="00900364"/>
    <w:rsid w:val="0090039A"/>
    <w:rsid w:val="009003E8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059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A47"/>
    <w:rsid w:val="00902B18"/>
    <w:rsid w:val="00902B56"/>
    <w:rsid w:val="00902CD3"/>
    <w:rsid w:val="00903150"/>
    <w:rsid w:val="00903196"/>
    <w:rsid w:val="009031AB"/>
    <w:rsid w:val="00903281"/>
    <w:rsid w:val="0090331E"/>
    <w:rsid w:val="00903395"/>
    <w:rsid w:val="009033C9"/>
    <w:rsid w:val="00903567"/>
    <w:rsid w:val="009036D3"/>
    <w:rsid w:val="009037AA"/>
    <w:rsid w:val="00903B94"/>
    <w:rsid w:val="00903C07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68"/>
    <w:rsid w:val="009045C7"/>
    <w:rsid w:val="00904619"/>
    <w:rsid w:val="0090480E"/>
    <w:rsid w:val="0090492A"/>
    <w:rsid w:val="009049C4"/>
    <w:rsid w:val="00904A62"/>
    <w:rsid w:val="00904B6D"/>
    <w:rsid w:val="00904D35"/>
    <w:rsid w:val="00904E71"/>
    <w:rsid w:val="00904F60"/>
    <w:rsid w:val="009051E8"/>
    <w:rsid w:val="00905263"/>
    <w:rsid w:val="00905565"/>
    <w:rsid w:val="0090577A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482"/>
    <w:rsid w:val="0090651F"/>
    <w:rsid w:val="009066B0"/>
    <w:rsid w:val="009067B8"/>
    <w:rsid w:val="00906B2F"/>
    <w:rsid w:val="00906BC3"/>
    <w:rsid w:val="00906CD7"/>
    <w:rsid w:val="00906D9A"/>
    <w:rsid w:val="00906E94"/>
    <w:rsid w:val="00906EED"/>
    <w:rsid w:val="00907071"/>
    <w:rsid w:val="0090715C"/>
    <w:rsid w:val="009073A3"/>
    <w:rsid w:val="00907482"/>
    <w:rsid w:val="00907A8F"/>
    <w:rsid w:val="00907BB8"/>
    <w:rsid w:val="00907BEE"/>
    <w:rsid w:val="00907D12"/>
    <w:rsid w:val="00910161"/>
    <w:rsid w:val="009101D8"/>
    <w:rsid w:val="00910208"/>
    <w:rsid w:val="00910811"/>
    <w:rsid w:val="00910872"/>
    <w:rsid w:val="00910874"/>
    <w:rsid w:val="009108A7"/>
    <w:rsid w:val="00910996"/>
    <w:rsid w:val="00910E46"/>
    <w:rsid w:val="00910F8E"/>
    <w:rsid w:val="00911006"/>
    <w:rsid w:val="009110C0"/>
    <w:rsid w:val="0091112E"/>
    <w:rsid w:val="009111F3"/>
    <w:rsid w:val="0091125D"/>
    <w:rsid w:val="009112E7"/>
    <w:rsid w:val="00911527"/>
    <w:rsid w:val="00911645"/>
    <w:rsid w:val="009118AE"/>
    <w:rsid w:val="009118C1"/>
    <w:rsid w:val="00911A5A"/>
    <w:rsid w:val="00911A5F"/>
    <w:rsid w:val="00911AB3"/>
    <w:rsid w:val="00911AFF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006"/>
    <w:rsid w:val="00913049"/>
    <w:rsid w:val="00913180"/>
    <w:rsid w:val="00913286"/>
    <w:rsid w:val="009132DB"/>
    <w:rsid w:val="00913733"/>
    <w:rsid w:val="00913902"/>
    <w:rsid w:val="00913AF7"/>
    <w:rsid w:val="00913B67"/>
    <w:rsid w:val="00913F4C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1DE"/>
    <w:rsid w:val="00916477"/>
    <w:rsid w:val="00916566"/>
    <w:rsid w:val="00916594"/>
    <w:rsid w:val="00916707"/>
    <w:rsid w:val="0091673F"/>
    <w:rsid w:val="009168D9"/>
    <w:rsid w:val="00916A25"/>
    <w:rsid w:val="00916B45"/>
    <w:rsid w:val="00916C33"/>
    <w:rsid w:val="00916D45"/>
    <w:rsid w:val="009172C1"/>
    <w:rsid w:val="00917327"/>
    <w:rsid w:val="00917427"/>
    <w:rsid w:val="009174A0"/>
    <w:rsid w:val="009178AB"/>
    <w:rsid w:val="00917A46"/>
    <w:rsid w:val="00920056"/>
    <w:rsid w:val="00920343"/>
    <w:rsid w:val="0092052D"/>
    <w:rsid w:val="0092078E"/>
    <w:rsid w:val="00920848"/>
    <w:rsid w:val="00920969"/>
    <w:rsid w:val="009209CA"/>
    <w:rsid w:val="009209CC"/>
    <w:rsid w:val="00920FC1"/>
    <w:rsid w:val="00921015"/>
    <w:rsid w:val="00921122"/>
    <w:rsid w:val="0092122B"/>
    <w:rsid w:val="00921250"/>
    <w:rsid w:val="009213C3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D59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C37"/>
    <w:rsid w:val="00923E75"/>
    <w:rsid w:val="00923EEA"/>
    <w:rsid w:val="0092404E"/>
    <w:rsid w:val="0092410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35B"/>
    <w:rsid w:val="009255D7"/>
    <w:rsid w:val="00925798"/>
    <w:rsid w:val="00925836"/>
    <w:rsid w:val="00925846"/>
    <w:rsid w:val="00925A68"/>
    <w:rsid w:val="00925A69"/>
    <w:rsid w:val="00925AC8"/>
    <w:rsid w:val="00925B66"/>
    <w:rsid w:val="00925BE1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98B"/>
    <w:rsid w:val="009269EB"/>
    <w:rsid w:val="009271F0"/>
    <w:rsid w:val="00927228"/>
    <w:rsid w:val="0092731F"/>
    <w:rsid w:val="0092743A"/>
    <w:rsid w:val="00927481"/>
    <w:rsid w:val="00927543"/>
    <w:rsid w:val="00927645"/>
    <w:rsid w:val="0092784B"/>
    <w:rsid w:val="009279AF"/>
    <w:rsid w:val="00927B49"/>
    <w:rsid w:val="00927C8C"/>
    <w:rsid w:val="00927E42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732"/>
    <w:rsid w:val="00930A2E"/>
    <w:rsid w:val="00930D1D"/>
    <w:rsid w:val="0093117B"/>
    <w:rsid w:val="009311DD"/>
    <w:rsid w:val="00931242"/>
    <w:rsid w:val="009312C8"/>
    <w:rsid w:val="00931336"/>
    <w:rsid w:val="0093135E"/>
    <w:rsid w:val="009317BB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B1"/>
    <w:rsid w:val="009327B5"/>
    <w:rsid w:val="009329BB"/>
    <w:rsid w:val="00932A02"/>
    <w:rsid w:val="00932A20"/>
    <w:rsid w:val="00932A39"/>
    <w:rsid w:val="00932C29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BFF"/>
    <w:rsid w:val="00933C16"/>
    <w:rsid w:val="00933C78"/>
    <w:rsid w:val="00933CF6"/>
    <w:rsid w:val="00933D61"/>
    <w:rsid w:val="00933D97"/>
    <w:rsid w:val="00933DE4"/>
    <w:rsid w:val="00933FC1"/>
    <w:rsid w:val="00934044"/>
    <w:rsid w:val="0093431E"/>
    <w:rsid w:val="009344C6"/>
    <w:rsid w:val="0093464E"/>
    <w:rsid w:val="00934849"/>
    <w:rsid w:val="0093497F"/>
    <w:rsid w:val="00934C4A"/>
    <w:rsid w:val="00934DFF"/>
    <w:rsid w:val="00934E30"/>
    <w:rsid w:val="00934FFD"/>
    <w:rsid w:val="00935053"/>
    <w:rsid w:val="009350B8"/>
    <w:rsid w:val="009351EE"/>
    <w:rsid w:val="0093526E"/>
    <w:rsid w:val="009359C0"/>
    <w:rsid w:val="00935B52"/>
    <w:rsid w:val="00935CF1"/>
    <w:rsid w:val="00935D29"/>
    <w:rsid w:val="00935DCC"/>
    <w:rsid w:val="00935DEE"/>
    <w:rsid w:val="00935F72"/>
    <w:rsid w:val="009360F7"/>
    <w:rsid w:val="0093634D"/>
    <w:rsid w:val="009363A2"/>
    <w:rsid w:val="00936754"/>
    <w:rsid w:val="0093698B"/>
    <w:rsid w:val="009369E5"/>
    <w:rsid w:val="00936A1F"/>
    <w:rsid w:val="00936A69"/>
    <w:rsid w:val="00936AA9"/>
    <w:rsid w:val="00936D07"/>
    <w:rsid w:val="00936D43"/>
    <w:rsid w:val="00936FCE"/>
    <w:rsid w:val="009370A6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D6"/>
    <w:rsid w:val="009411EA"/>
    <w:rsid w:val="00941208"/>
    <w:rsid w:val="00941259"/>
    <w:rsid w:val="0094130A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C80"/>
    <w:rsid w:val="00941DB8"/>
    <w:rsid w:val="00941EC6"/>
    <w:rsid w:val="00941F42"/>
    <w:rsid w:val="009421B3"/>
    <w:rsid w:val="009421DD"/>
    <w:rsid w:val="00942794"/>
    <w:rsid w:val="00942AAB"/>
    <w:rsid w:val="00942BB8"/>
    <w:rsid w:val="00942BC6"/>
    <w:rsid w:val="00942D7B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335"/>
    <w:rsid w:val="00944568"/>
    <w:rsid w:val="0094456A"/>
    <w:rsid w:val="00944768"/>
    <w:rsid w:val="0094484A"/>
    <w:rsid w:val="0094495D"/>
    <w:rsid w:val="009449B3"/>
    <w:rsid w:val="00944A34"/>
    <w:rsid w:val="00944AF4"/>
    <w:rsid w:val="009452E5"/>
    <w:rsid w:val="00945500"/>
    <w:rsid w:val="0094577C"/>
    <w:rsid w:val="009459D6"/>
    <w:rsid w:val="00945A5F"/>
    <w:rsid w:val="00945A7D"/>
    <w:rsid w:val="00945E49"/>
    <w:rsid w:val="009460CB"/>
    <w:rsid w:val="00946187"/>
    <w:rsid w:val="0094618D"/>
    <w:rsid w:val="0094622F"/>
    <w:rsid w:val="009462D8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BAF"/>
    <w:rsid w:val="00947BB8"/>
    <w:rsid w:val="00947C6E"/>
    <w:rsid w:val="00947F08"/>
    <w:rsid w:val="00947F10"/>
    <w:rsid w:val="00947F55"/>
    <w:rsid w:val="0095017E"/>
    <w:rsid w:val="009502A2"/>
    <w:rsid w:val="009502FB"/>
    <w:rsid w:val="00950573"/>
    <w:rsid w:val="009506FD"/>
    <w:rsid w:val="00950781"/>
    <w:rsid w:val="009509A9"/>
    <w:rsid w:val="009509D7"/>
    <w:rsid w:val="00950B09"/>
    <w:rsid w:val="00950DD1"/>
    <w:rsid w:val="00950EE4"/>
    <w:rsid w:val="00950FFB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402"/>
    <w:rsid w:val="00953424"/>
    <w:rsid w:val="00953455"/>
    <w:rsid w:val="00953515"/>
    <w:rsid w:val="009537A7"/>
    <w:rsid w:val="00953997"/>
    <w:rsid w:val="00953A27"/>
    <w:rsid w:val="00953B1F"/>
    <w:rsid w:val="00953C21"/>
    <w:rsid w:val="00953FEE"/>
    <w:rsid w:val="00954180"/>
    <w:rsid w:val="0095431A"/>
    <w:rsid w:val="00954444"/>
    <w:rsid w:val="009544B1"/>
    <w:rsid w:val="0095452A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6"/>
    <w:rsid w:val="00955A2E"/>
    <w:rsid w:val="00955B1F"/>
    <w:rsid w:val="00955D2B"/>
    <w:rsid w:val="00955D6A"/>
    <w:rsid w:val="00955DF3"/>
    <w:rsid w:val="00955E74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A0"/>
    <w:rsid w:val="00957751"/>
    <w:rsid w:val="009577B5"/>
    <w:rsid w:val="00957815"/>
    <w:rsid w:val="00957A0F"/>
    <w:rsid w:val="00957B4B"/>
    <w:rsid w:val="00957B6B"/>
    <w:rsid w:val="00957BFF"/>
    <w:rsid w:val="00957C33"/>
    <w:rsid w:val="00957CF1"/>
    <w:rsid w:val="00957D0E"/>
    <w:rsid w:val="00957D9C"/>
    <w:rsid w:val="00957E93"/>
    <w:rsid w:val="00957F23"/>
    <w:rsid w:val="00957F90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F72"/>
    <w:rsid w:val="00961023"/>
    <w:rsid w:val="009612F1"/>
    <w:rsid w:val="009613E7"/>
    <w:rsid w:val="0096142D"/>
    <w:rsid w:val="009615BE"/>
    <w:rsid w:val="009615F4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26A"/>
    <w:rsid w:val="0096249B"/>
    <w:rsid w:val="00962AC8"/>
    <w:rsid w:val="009630EC"/>
    <w:rsid w:val="00963153"/>
    <w:rsid w:val="0096318D"/>
    <w:rsid w:val="009634A8"/>
    <w:rsid w:val="009634E2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E3C"/>
    <w:rsid w:val="00964E69"/>
    <w:rsid w:val="0096504D"/>
    <w:rsid w:val="009651EA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6029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A9"/>
    <w:rsid w:val="009671DC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7015E"/>
    <w:rsid w:val="009701FF"/>
    <w:rsid w:val="009705A8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3D1"/>
    <w:rsid w:val="00971709"/>
    <w:rsid w:val="00971761"/>
    <w:rsid w:val="00971AD2"/>
    <w:rsid w:val="00971AE7"/>
    <w:rsid w:val="00971AF9"/>
    <w:rsid w:val="00971C7D"/>
    <w:rsid w:val="00971E91"/>
    <w:rsid w:val="00971EC5"/>
    <w:rsid w:val="00971F6B"/>
    <w:rsid w:val="00971FCC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B9F"/>
    <w:rsid w:val="00974BFF"/>
    <w:rsid w:val="00974C03"/>
    <w:rsid w:val="00974C6F"/>
    <w:rsid w:val="00974D39"/>
    <w:rsid w:val="00974E37"/>
    <w:rsid w:val="00974EBD"/>
    <w:rsid w:val="00974F45"/>
    <w:rsid w:val="00974F4A"/>
    <w:rsid w:val="009751BA"/>
    <w:rsid w:val="0097539E"/>
    <w:rsid w:val="0097548F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02"/>
    <w:rsid w:val="009765CF"/>
    <w:rsid w:val="00976606"/>
    <w:rsid w:val="009766FD"/>
    <w:rsid w:val="0097695A"/>
    <w:rsid w:val="009769E4"/>
    <w:rsid w:val="00976A5B"/>
    <w:rsid w:val="00976B8B"/>
    <w:rsid w:val="00976C09"/>
    <w:rsid w:val="00976C70"/>
    <w:rsid w:val="00976D1B"/>
    <w:rsid w:val="00976E09"/>
    <w:rsid w:val="00976E24"/>
    <w:rsid w:val="00976FFB"/>
    <w:rsid w:val="00977187"/>
    <w:rsid w:val="00977400"/>
    <w:rsid w:val="00977434"/>
    <w:rsid w:val="00977716"/>
    <w:rsid w:val="00977773"/>
    <w:rsid w:val="00977852"/>
    <w:rsid w:val="009778AB"/>
    <w:rsid w:val="009779AC"/>
    <w:rsid w:val="00977AC2"/>
    <w:rsid w:val="00977E6D"/>
    <w:rsid w:val="00980403"/>
    <w:rsid w:val="009804CB"/>
    <w:rsid w:val="009805DB"/>
    <w:rsid w:val="00980828"/>
    <w:rsid w:val="009808C6"/>
    <w:rsid w:val="009809DD"/>
    <w:rsid w:val="00980ACA"/>
    <w:rsid w:val="00980D20"/>
    <w:rsid w:val="00980E2A"/>
    <w:rsid w:val="00980F14"/>
    <w:rsid w:val="00980FFF"/>
    <w:rsid w:val="00981206"/>
    <w:rsid w:val="0098149B"/>
    <w:rsid w:val="00981551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A7"/>
    <w:rsid w:val="00982E67"/>
    <w:rsid w:val="00983007"/>
    <w:rsid w:val="00983061"/>
    <w:rsid w:val="00983223"/>
    <w:rsid w:val="00983450"/>
    <w:rsid w:val="009834D9"/>
    <w:rsid w:val="00983621"/>
    <w:rsid w:val="00983655"/>
    <w:rsid w:val="00983782"/>
    <w:rsid w:val="009837D1"/>
    <w:rsid w:val="009838CE"/>
    <w:rsid w:val="00983B9C"/>
    <w:rsid w:val="00983BD1"/>
    <w:rsid w:val="00983C41"/>
    <w:rsid w:val="00983E77"/>
    <w:rsid w:val="00983F3A"/>
    <w:rsid w:val="00983F7E"/>
    <w:rsid w:val="00983F8F"/>
    <w:rsid w:val="009840C2"/>
    <w:rsid w:val="00984206"/>
    <w:rsid w:val="009843A3"/>
    <w:rsid w:val="009844C0"/>
    <w:rsid w:val="009845CB"/>
    <w:rsid w:val="009845D3"/>
    <w:rsid w:val="00984733"/>
    <w:rsid w:val="009848B6"/>
    <w:rsid w:val="00984C8E"/>
    <w:rsid w:val="00984CD0"/>
    <w:rsid w:val="00984CF3"/>
    <w:rsid w:val="00984DF1"/>
    <w:rsid w:val="00984E39"/>
    <w:rsid w:val="0098507D"/>
    <w:rsid w:val="009850E1"/>
    <w:rsid w:val="0098511E"/>
    <w:rsid w:val="00985133"/>
    <w:rsid w:val="009852D9"/>
    <w:rsid w:val="0098541D"/>
    <w:rsid w:val="00985806"/>
    <w:rsid w:val="009858B6"/>
    <w:rsid w:val="00985978"/>
    <w:rsid w:val="00985ADB"/>
    <w:rsid w:val="00985BA2"/>
    <w:rsid w:val="00985BE3"/>
    <w:rsid w:val="00985CA4"/>
    <w:rsid w:val="00985CD3"/>
    <w:rsid w:val="00985E3F"/>
    <w:rsid w:val="00985EB2"/>
    <w:rsid w:val="00986118"/>
    <w:rsid w:val="009861C2"/>
    <w:rsid w:val="00986264"/>
    <w:rsid w:val="0098638D"/>
    <w:rsid w:val="0098646E"/>
    <w:rsid w:val="009865EA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826"/>
    <w:rsid w:val="0098794B"/>
    <w:rsid w:val="009879B5"/>
    <w:rsid w:val="009879F4"/>
    <w:rsid w:val="00987A56"/>
    <w:rsid w:val="00987E33"/>
    <w:rsid w:val="00987FC7"/>
    <w:rsid w:val="00987FE5"/>
    <w:rsid w:val="0099005F"/>
    <w:rsid w:val="00990312"/>
    <w:rsid w:val="0099031C"/>
    <w:rsid w:val="009903BD"/>
    <w:rsid w:val="009906D7"/>
    <w:rsid w:val="00990703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D8"/>
    <w:rsid w:val="00991CB9"/>
    <w:rsid w:val="00991F39"/>
    <w:rsid w:val="00992064"/>
    <w:rsid w:val="009920E9"/>
    <w:rsid w:val="00992331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3FA"/>
    <w:rsid w:val="00993565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83"/>
    <w:rsid w:val="009940DF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12"/>
    <w:rsid w:val="009971AF"/>
    <w:rsid w:val="009972EA"/>
    <w:rsid w:val="0099731A"/>
    <w:rsid w:val="009973FB"/>
    <w:rsid w:val="009975D0"/>
    <w:rsid w:val="009976CE"/>
    <w:rsid w:val="0099772A"/>
    <w:rsid w:val="009978D8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A00C3"/>
    <w:rsid w:val="009A0212"/>
    <w:rsid w:val="009A027F"/>
    <w:rsid w:val="009A02EB"/>
    <w:rsid w:val="009A031F"/>
    <w:rsid w:val="009A06FC"/>
    <w:rsid w:val="009A0952"/>
    <w:rsid w:val="009A0C0D"/>
    <w:rsid w:val="009A0C1B"/>
    <w:rsid w:val="009A0C1F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2094"/>
    <w:rsid w:val="009A2144"/>
    <w:rsid w:val="009A2387"/>
    <w:rsid w:val="009A23C9"/>
    <w:rsid w:val="009A246A"/>
    <w:rsid w:val="009A252F"/>
    <w:rsid w:val="009A27BF"/>
    <w:rsid w:val="009A27FB"/>
    <w:rsid w:val="009A2845"/>
    <w:rsid w:val="009A29F6"/>
    <w:rsid w:val="009A2A0E"/>
    <w:rsid w:val="009A2B65"/>
    <w:rsid w:val="009A2B82"/>
    <w:rsid w:val="009A3125"/>
    <w:rsid w:val="009A3183"/>
    <w:rsid w:val="009A31CA"/>
    <w:rsid w:val="009A32EA"/>
    <w:rsid w:val="009A32F3"/>
    <w:rsid w:val="009A3576"/>
    <w:rsid w:val="009A3589"/>
    <w:rsid w:val="009A3658"/>
    <w:rsid w:val="009A36A6"/>
    <w:rsid w:val="009A37D1"/>
    <w:rsid w:val="009A3810"/>
    <w:rsid w:val="009A3A50"/>
    <w:rsid w:val="009A3A6D"/>
    <w:rsid w:val="009A3AB5"/>
    <w:rsid w:val="009A3BA5"/>
    <w:rsid w:val="009A3BBC"/>
    <w:rsid w:val="009A3DF6"/>
    <w:rsid w:val="009A3EE0"/>
    <w:rsid w:val="009A402C"/>
    <w:rsid w:val="009A426F"/>
    <w:rsid w:val="009A4378"/>
    <w:rsid w:val="009A4477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A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127"/>
    <w:rsid w:val="009A62DC"/>
    <w:rsid w:val="009A637B"/>
    <w:rsid w:val="009A6456"/>
    <w:rsid w:val="009A6549"/>
    <w:rsid w:val="009A69C0"/>
    <w:rsid w:val="009A6C70"/>
    <w:rsid w:val="009A6C74"/>
    <w:rsid w:val="009A6EE7"/>
    <w:rsid w:val="009A7072"/>
    <w:rsid w:val="009A7154"/>
    <w:rsid w:val="009A71AA"/>
    <w:rsid w:val="009A727F"/>
    <w:rsid w:val="009A7615"/>
    <w:rsid w:val="009A7675"/>
    <w:rsid w:val="009A777C"/>
    <w:rsid w:val="009A7782"/>
    <w:rsid w:val="009A77E9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BB"/>
    <w:rsid w:val="009B0902"/>
    <w:rsid w:val="009B0A01"/>
    <w:rsid w:val="009B0D3E"/>
    <w:rsid w:val="009B0D44"/>
    <w:rsid w:val="009B1369"/>
    <w:rsid w:val="009B1823"/>
    <w:rsid w:val="009B1826"/>
    <w:rsid w:val="009B18D8"/>
    <w:rsid w:val="009B1C18"/>
    <w:rsid w:val="009B230F"/>
    <w:rsid w:val="009B2375"/>
    <w:rsid w:val="009B2750"/>
    <w:rsid w:val="009B298B"/>
    <w:rsid w:val="009B2D0C"/>
    <w:rsid w:val="009B2D91"/>
    <w:rsid w:val="009B2E20"/>
    <w:rsid w:val="009B2E47"/>
    <w:rsid w:val="009B2F9C"/>
    <w:rsid w:val="009B306A"/>
    <w:rsid w:val="009B329F"/>
    <w:rsid w:val="009B32D2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94F"/>
    <w:rsid w:val="009B4AAA"/>
    <w:rsid w:val="009B4C1C"/>
    <w:rsid w:val="009B4C24"/>
    <w:rsid w:val="009B4C3B"/>
    <w:rsid w:val="009B4CA0"/>
    <w:rsid w:val="009B4EB7"/>
    <w:rsid w:val="009B5172"/>
    <w:rsid w:val="009B5210"/>
    <w:rsid w:val="009B5416"/>
    <w:rsid w:val="009B5821"/>
    <w:rsid w:val="009B59F1"/>
    <w:rsid w:val="009B5A00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564"/>
    <w:rsid w:val="009B77DA"/>
    <w:rsid w:val="009B7A09"/>
    <w:rsid w:val="009B7AFE"/>
    <w:rsid w:val="009B7BB7"/>
    <w:rsid w:val="009B7BBD"/>
    <w:rsid w:val="009B7E45"/>
    <w:rsid w:val="009B7EF5"/>
    <w:rsid w:val="009B7FFA"/>
    <w:rsid w:val="009C00EF"/>
    <w:rsid w:val="009C0166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1091"/>
    <w:rsid w:val="009C1184"/>
    <w:rsid w:val="009C15BA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81C"/>
    <w:rsid w:val="009C2AB0"/>
    <w:rsid w:val="009C2C76"/>
    <w:rsid w:val="009C3066"/>
    <w:rsid w:val="009C3315"/>
    <w:rsid w:val="009C33CB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B76"/>
    <w:rsid w:val="009C4C89"/>
    <w:rsid w:val="009C4CE7"/>
    <w:rsid w:val="009C4E18"/>
    <w:rsid w:val="009C4F06"/>
    <w:rsid w:val="009C506A"/>
    <w:rsid w:val="009C508E"/>
    <w:rsid w:val="009C50B2"/>
    <w:rsid w:val="009C51C7"/>
    <w:rsid w:val="009C520B"/>
    <w:rsid w:val="009C5694"/>
    <w:rsid w:val="009C5785"/>
    <w:rsid w:val="009C5793"/>
    <w:rsid w:val="009C5874"/>
    <w:rsid w:val="009C5913"/>
    <w:rsid w:val="009C5F94"/>
    <w:rsid w:val="009C5F95"/>
    <w:rsid w:val="009C6258"/>
    <w:rsid w:val="009C66CC"/>
    <w:rsid w:val="009C6768"/>
    <w:rsid w:val="009C6845"/>
    <w:rsid w:val="009C6894"/>
    <w:rsid w:val="009C69AF"/>
    <w:rsid w:val="009C6B3B"/>
    <w:rsid w:val="009C6B7B"/>
    <w:rsid w:val="009C6BEA"/>
    <w:rsid w:val="009C6E93"/>
    <w:rsid w:val="009C6F79"/>
    <w:rsid w:val="009C71FF"/>
    <w:rsid w:val="009C73C4"/>
    <w:rsid w:val="009C7C22"/>
    <w:rsid w:val="009C7CE4"/>
    <w:rsid w:val="009C7CF9"/>
    <w:rsid w:val="009C7F2E"/>
    <w:rsid w:val="009C7F47"/>
    <w:rsid w:val="009D0248"/>
    <w:rsid w:val="009D0254"/>
    <w:rsid w:val="009D02AC"/>
    <w:rsid w:val="009D0361"/>
    <w:rsid w:val="009D039A"/>
    <w:rsid w:val="009D0401"/>
    <w:rsid w:val="009D0430"/>
    <w:rsid w:val="009D0493"/>
    <w:rsid w:val="009D0666"/>
    <w:rsid w:val="009D06CA"/>
    <w:rsid w:val="009D0720"/>
    <w:rsid w:val="009D09D8"/>
    <w:rsid w:val="009D0C8D"/>
    <w:rsid w:val="009D0D7C"/>
    <w:rsid w:val="009D1342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C35"/>
    <w:rsid w:val="009D2C65"/>
    <w:rsid w:val="009D2CC1"/>
    <w:rsid w:val="009D2CDE"/>
    <w:rsid w:val="009D2D53"/>
    <w:rsid w:val="009D2DDB"/>
    <w:rsid w:val="009D2F36"/>
    <w:rsid w:val="009D3125"/>
    <w:rsid w:val="009D361A"/>
    <w:rsid w:val="009D37E9"/>
    <w:rsid w:val="009D37EC"/>
    <w:rsid w:val="009D394E"/>
    <w:rsid w:val="009D39B2"/>
    <w:rsid w:val="009D3AF1"/>
    <w:rsid w:val="009D3E95"/>
    <w:rsid w:val="009D3F75"/>
    <w:rsid w:val="009D40D6"/>
    <w:rsid w:val="009D422B"/>
    <w:rsid w:val="009D4303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1C6"/>
    <w:rsid w:val="009D62D6"/>
    <w:rsid w:val="009D62E7"/>
    <w:rsid w:val="009D639F"/>
    <w:rsid w:val="009D6452"/>
    <w:rsid w:val="009D64CB"/>
    <w:rsid w:val="009D64DC"/>
    <w:rsid w:val="009D6624"/>
    <w:rsid w:val="009D671A"/>
    <w:rsid w:val="009D6748"/>
    <w:rsid w:val="009D676A"/>
    <w:rsid w:val="009D6870"/>
    <w:rsid w:val="009D68F1"/>
    <w:rsid w:val="009D69B2"/>
    <w:rsid w:val="009D6A97"/>
    <w:rsid w:val="009D6BE8"/>
    <w:rsid w:val="009D6BF6"/>
    <w:rsid w:val="009D6D66"/>
    <w:rsid w:val="009D6F4D"/>
    <w:rsid w:val="009D6F90"/>
    <w:rsid w:val="009D6FEF"/>
    <w:rsid w:val="009D7349"/>
    <w:rsid w:val="009D75A4"/>
    <w:rsid w:val="009D7639"/>
    <w:rsid w:val="009D785E"/>
    <w:rsid w:val="009D78B2"/>
    <w:rsid w:val="009D7A01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63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70"/>
    <w:rsid w:val="009E1FA0"/>
    <w:rsid w:val="009E21A4"/>
    <w:rsid w:val="009E225F"/>
    <w:rsid w:val="009E22EB"/>
    <w:rsid w:val="009E24C6"/>
    <w:rsid w:val="009E25E4"/>
    <w:rsid w:val="009E2779"/>
    <w:rsid w:val="009E29A4"/>
    <w:rsid w:val="009E2A34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710"/>
    <w:rsid w:val="009E3752"/>
    <w:rsid w:val="009E3790"/>
    <w:rsid w:val="009E3A15"/>
    <w:rsid w:val="009E3C31"/>
    <w:rsid w:val="009E3C6F"/>
    <w:rsid w:val="009E457F"/>
    <w:rsid w:val="009E46D8"/>
    <w:rsid w:val="009E4726"/>
    <w:rsid w:val="009E4A1E"/>
    <w:rsid w:val="009E4A5A"/>
    <w:rsid w:val="009E4AE1"/>
    <w:rsid w:val="009E4FCC"/>
    <w:rsid w:val="009E51F0"/>
    <w:rsid w:val="009E53E2"/>
    <w:rsid w:val="009E53F9"/>
    <w:rsid w:val="009E53FA"/>
    <w:rsid w:val="009E54B4"/>
    <w:rsid w:val="009E5656"/>
    <w:rsid w:val="009E5708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5F94"/>
    <w:rsid w:val="009E61DC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EB6"/>
    <w:rsid w:val="009E6FBA"/>
    <w:rsid w:val="009E6FC8"/>
    <w:rsid w:val="009E70C5"/>
    <w:rsid w:val="009E7237"/>
    <w:rsid w:val="009E72B5"/>
    <w:rsid w:val="009E730F"/>
    <w:rsid w:val="009E7A3B"/>
    <w:rsid w:val="009E7B25"/>
    <w:rsid w:val="009E7E9B"/>
    <w:rsid w:val="009E7F07"/>
    <w:rsid w:val="009E7F52"/>
    <w:rsid w:val="009F0258"/>
    <w:rsid w:val="009F0261"/>
    <w:rsid w:val="009F02E1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0D"/>
    <w:rsid w:val="009F2318"/>
    <w:rsid w:val="009F2332"/>
    <w:rsid w:val="009F2490"/>
    <w:rsid w:val="009F2610"/>
    <w:rsid w:val="009F283A"/>
    <w:rsid w:val="009F285A"/>
    <w:rsid w:val="009F299D"/>
    <w:rsid w:val="009F2A07"/>
    <w:rsid w:val="009F2A21"/>
    <w:rsid w:val="009F2A86"/>
    <w:rsid w:val="009F2A94"/>
    <w:rsid w:val="009F2AAF"/>
    <w:rsid w:val="009F2B71"/>
    <w:rsid w:val="009F2B98"/>
    <w:rsid w:val="009F2D3E"/>
    <w:rsid w:val="009F2E7E"/>
    <w:rsid w:val="009F3130"/>
    <w:rsid w:val="009F31F9"/>
    <w:rsid w:val="009F333A"/>
    <w:rsid w:val="009F3459"/>
    <w:rsid w:val="009F36EE"/>
    <w:rsid w:val="009F3786"/>
    <w:rsid w:val="009F3A4B"/>
    <w:rsid w:val="009F3B1C"/>
    <w:rsid w:val="009F3BA4"/>
    <w:rsid w:val="009F4196"/>
    <w:rsid w:val="009F41E1"/>
    <w:rsid w:val="009F4375"/>
    <w:rsid w:val="009F4582"/>
    <w:rsid w:val="009F46E4"/>
    <w:rsid w:val="009F47FF"/>
    <w:rsid w:val="009F4C07"/>
    <w:rsid w:val="009F4CEE"/>
    <w:rsid w:val="009F4E80"/>
    <w:rsid w:val="009F4F05"/>
    <w:rsid w:val="009F4F56"/>
    <w:rsid w:val="009F5009"/>
    <w:rsid w:val="009F520F"/>
    <w:rsid w:val="009F52E8"/>
    <w:rsid w:val="009F52F8"/>
    <w:rsid w:val="009F53B5"/>
    <w:rsid w:val="009F53BB"/>
    <w:rsid w:val="009F5606"/>
    <w:rsid w:val="009F566E"/>
    <w:rsid w:val="009F5741"/>
    <w:rsid w:val="009F5B8C"/>
    <w:rsid w:val="009F5CA4"/>
    <w:rsid w:val="009F5D3B"/>
    <w:rsid w:val="009F5ECD"/>
    <w:rsid w:val="009F5EEF"/>
    <w:rsid w:val="009F5F52"/>
    <w:rsid w:val="009F6325"/>
    <w:rsid w:val="009F6410"/>
    <w:rsid w:val="009F6457"/>
    <w:rsid w:val="009F64EB"/>
    <w:rsid w:val="009F6875"/>
    <w:rsid w:val="009F6938"/>
    <w:rsid w:val="009F6A84"/>
    <w:rsid w:val="009F6C33"/>
    <w:rsid w:val="009F6E2B"/>
    <w:rsid w:val="009F6E6A"/>
    <w:rsid w:val="009F7169"/>
    <w:rsid w:val="009F722B"/>
    <w:rsid w:val="009F729E"/>
    <w:rsid w:val="009F7458"/>
    <w:rsid w:val="009F76AD"/>
    <w:rsid w:val="009F7883"/>
    <w:rsid w:val="009F78CC"/>
    <w:rsid w:val="009F79BE"/>
    <w:rsid w:val="009F7E1A"/>
    <w:rsid w:val="00A000AB"/>
    <w:rsid w:val="00A00145"/>
    <w:rsid w:val="00A0018E"/>
    <w:rsid w:val="00A001F8"/>
    <w:rsid w:val="00A00367"/>
    <w:rsid w:val="00A003EB"/>
    <w:rsid w:val="00A005B9"/>
    <w:rsid w:val="00A009C4"/>
    <w:rsid w:val="00A009D4"/>
    <w:rsid w:val="00A00B60"/>
    <w:rsid w:val="00A00BC7"/>
    <w:rsid w:val="00A00DA8"/>
    <w:rsid w:val="00A01006"/>
    <w:rsid w:val="00A0160D"/>
    <w:rsid w:val="00A016BB"/>
    <w:rsid w:val="00A019F1"/>
    <w:rsid w:val="00A01A32"/>
    <w:rsid w:val="00A01B9E"/>
    <w:rsid w:val="00A0204D"/>
    <w:rsid w:val="00A02089"/>
    <w:rsid w:val="00A025D8"/>
    <w:rsid w:val="00A0273A"/>
    <w:rsid w:val="00A029CD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B26"/>
    <w:rsid w:val="00A03CC6"/>
    <w:rsid w:val="00A03D14"/>
    <w:rsid w:val="00A0417C"/>
    <w:rsid w:val="00A042E8"/>
    <w:rsid w:val="00A043B9"/>
    <w:rsid w:val="00A04541"/>
    <w:rsid w:val="00A0466A"/>
    <w:rsid w:val="00A047F0"/>
    <w:rsid w:val="00A04826"/>
    <w:rsid w:val="00A0488B"/>
    <w:rsid w:val="00A04A92"/>
    <w:rsid w:val="00A04DB3"/>
    <w:rsid w:val="00A04E65"/>
    <w:rsid w:val="00A04F38"/>
    <w:rsid w:val="00A04F9C"/>
    <w:rsid w:val="00A05039"/>
    <w:rsid w:val="00A0508D"/>
    <w:rsid w:val="00A05099"/>
    <w:rsid w:val="00A05129"/>
    <w:rsid w:val="00A052D4"/>
    <w:rsid w:val="00A0532F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FF"/>
    <w:rsid w:val="00A05F86"/>
    <w:rsid w:val="00A060BB"/>
    <w:rsid w:val="00A060D2"/>
    <w:rsid w:val="00A062EA"/>
    <w:rsid w:val="00A06384"/>
    <w:rsid w:val="00A0648C"/>
    <w:rsid w:val="00A06563"/>
    <w:rsid w:val="00A06677"/>
    <w:rsid w:val="00A06722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78C"/>
    <w:rsid w:val="00A077A1"/>
    <w:rsid w:val="00A079E0"/>
    <w:rsid w:val="00A07A4F"/>
    <w:rsid w:val="00A07B16"/>
    <w:rsid w:val="00A07DE9"/>
    <w:rsid w:val="00A07F1F"/>
    <w:rsid w:val="00A100DE"/>
    <w:rsid w:val="00A10230"/>
    <w:rsid w:val="00A102B1"/>
    <w:rsid w:val="00A1051F"/>
    <w:rsid w:val="00A10532"/>
    <w:rsid w:val="00A105DB"/>
    <w:rsid w:val="00A106FE"/>
    <w:rsid w:val="00A1076F"/>
    <w:rsid w:val="00A107B6"/>
    <w:rsid w:val="00A109CF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929"/>
    <w:rsid w:val="00A12947"/>
    <w:rsid w:val="00A12A73"/>
    <w:rsid w:val="00A12B4A"/>
    <w:rsid w:val="00A12BEE"/>
    <w:rsid w:val="00A12D8B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9F0"/>
    <w:rsid w:val="00A13B10"/>
    <w:rsid w:val="00A13B15"/>
    <w:rsid w:val="00A13BD0"/>
    <w:rsid w:val="00A13CF1"/>
    <w:rsid w:val="00A13D33"/>
    <w:rsid w:val="00A140C0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A7"/>
    <w:rsid w:val="00A14D4F"/>
    <w:rsid w:val="00A155A1"/>
    <w:rsid w:val="00A15773"/>
    <w:rsid w:val="00A157EC"/>
    <w:rsid w:val="00A158D3"/>
    <w:rsid w:val="00A1591C"/>
    <w:rsid w:val="00A15D1A"/>
    <w:rsid w:val="00A15F2B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7066"/>
    <w:rsid w:val="00A17180"/>
    <w:rsid w:val="00A171E2"/>
    <w:rsid w:val="00A171F2"/>
    <w:rsid w:val="00A17224"/>
    <w:rsid w:val="00A17345"/>
    <w:rsid w:val="00A17453"/>
    <w:rsid w:val="00A17648"/>
    <w:rsid w:val="00A1789B"/>
    <w:rsid w:val="00A178EF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3C1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3A8"/>
    <w:rsid w:val="00A22664"/>
    <w:rsid w:val="00A22667"/>
    <w:rsid w:val="00A2273D"/>
    <w:rsid w:val="00A228E6"/>
    <w:rsid w:val="00A22A3F"/>
    <w:rsid w:val="00A22B80"/>
    <w:rsid w:val="00A22BCC"/>
    <w:rsid w:val="00A22FDF"/>
    <w:rsid w:val="00A2319E"/>
    <w:rsid w:val="00A23233"/>
    <w:rsid w:val="00A23243"/>
    <w:rsid w:val="00A23263"/>
    <w:rsid w:val="00A23590"/>
    <w:rsid w:val="00A23648"/>
    <w:rsid w:val="00A236F1"/>
    <w:rsid w:val="00A238FB"/>
    <w:rsid w:val="00A23921"/>
    <w:rsid w:val="00A239E2"/>
    <w:rsid w:val="00A23AAC"/>
    <w:rsid w:val="00A23B01"/>
    <w:rsid w:val="00A23BC1"/>
    <w:rsid w:val="00A23BE2"/>
    <w:rsid w:val="00A23E0D"/>
    <w:rsid w:val="00A24002"/>
    <w:rsid w:val="00A24377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61E4"/>
    <w:rsid w:val="00A2624F"/>
    <w:rsid w:val="00A2630E"/>
    <w:rsid w:val="00A2651C"/>
    <w:rsid w:val="00A265D9"/>
    <w:rsid w:val="00A2673D"/>
    <w:rsid w:val="00A26883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7F2"/>
    <w:rsid w:val="00A278E1"/>
    <w:rsid w:val="00A279DC"/>
    <w:rsid w:val="00A27A14"/>
    <w:rsid w:val="00A27A46"/>
    <w:rsid w:val="00A27BEE"/>
    <w:rsid w:val="00A27E8B"/>
    <w:rsid w:val="00A30410"/>
    <w:rsid w:val="00A30436"/>
    <w:rsid w:val="00A306E7"/>
    <w:rsid w:val="00A30703"/>
    <w:rsid w:val="00A30BAE"/>
    <w:rsid w:val="00A30C5D"/>
    <w:rsid w:val="00A30E0D"/>
    <w:rsid w:val="00A30EE3"/>
    <w:rsid w:val="00A31138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C9"/>
    <w:rsid w:val="00A33BD7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E00"/>
    <w:rsid w:val="00A34F01"/>
    <w:rsid w:val="00A350BC"/>
    <w:rsid w:val="00A35170"/>
    <w:rsid w:val="00A3591E"/>
    <w:rsid w:val="00A35A0B"/>
    <w:rsid w:val="00A35BD0"/>
    <w:rsid w:val="00A35D6B"/>
    <w:rsid w:val="00A35F8B"/>
    <w:rsid w:val="00A36215"/>
    <w:rsid w:val="00A3629F"/>
    <w:rsid w:val="00A362CB"/>
    <w:rsid w:val="00A3632C"/>
    <w:rsid w:val="00A36617"/>
    <w:rsid w:val="00A3683B"/>
    <w:rsid w:val="00A36AB2"/>
    <w:rsid w:val="00A36C1B"/>
    <w:rsid w:val="00A36C6E"/>
    <w:rsid w:val="00A36C87"/>
    <w:rsid w:val="00A36ED8"/>
    <w:rsid w:val="00A373D7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D00"/>
    <w:rsid w:val="00A42EBB"/>
    <w:rsid w:val="00A42F05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882"/>
    <w:rsid w:val="00A44988"/>
    <w:rsid w:val="00A44AA2"/>
    <w:rsid w:val="00A44C1A"/>
    <w:rsid w:val="00A44E28"/>
    <w:rsid w:val="00A4521D"/>
    <w:rsid w:val="00A452EE"/>
    <w:rsid w:val="00A45371"/>
    <w:rsid w:val="00A4565E"/>
    <w:rsid w:val="00A4570E"/>
    <w:rsid w:val="00A4579B"/>
    <w:rsid w:val="00A4579D"/>
    <w:rsid w:val="00A457C4"/>
    <w:rsid w:val="00A4586B"/>
    <w:rsid w:val="00A459BA"/>
    <w:rsid w:val="00A45A3B"/>
    <w:rsid w:val="00A45B37"/>
    <w:rsid w:val="00A45C25"/>
    <w:rsid w:val="00A45C26"/>
    <w:rsid w:val="00A45C5B"/>
    <w:rsid w:val="00A45C95"/>
    <w:rsid w:val="00A45DEF"/>
    <w:rsid w:val="00A464B0"/>
    <w:rsid w:val="00A464BF"/>
    <w:rsid w:val="00A4652D"/>
    <w:rsid w:val="00A465C1"/>
    <w:rsid w:val="00A4674B"/>
    <w:rsid w:val="00A46B65"/>
    <w:rsid w:val="00A46BB4"/>
    <w:rsid w:val="00A46E46"/>
    <w:rsid w:val="00A46EE9"/>
    <w:rsid w:val="00A46FAD"/>
    <w:rsid w:val="00A46FD4"/>
    <w:rsid w:val="00A47089"/>
    <w:rsid w:val="00A475CA"/>
    <w:rsid w:val="00A475CF"/>
    <w:rsid w:val="00A47666"/>
    <w:rsid w:val="00A47B4B"/>
    <w:rsid w:val="00A47BE8"/>
    <w:rsid w:val="00A50090"/>
    <w:rsid w:val="00A502D2"/>
    <w:rsid w:val="00A5044D"/>
    <w:rsid w:val="00A504E0"/>
    <w:rsid w:val="00A505A9"/>
    <w:rsid w:val="00A50814"/>
    <w:rsid w:val="00A50881"/>
    <w:rsid w:val="00A50960"/>
    <w:rsid w:val="00A50B00"/>
    <w:rsid w:val="00A50D49"/>
    <w:rsid w:val="00A50DE5"/>
    <w:rsid w:val="00A50DF4"/>
    <w:rsid w:val="00A50E13"/>
    <w:rsid w:val="00A51106"/>
    <w:rsid w:val="00A5116D"/>
    <w:rsid w:val="00A511FB"/>
    <w:rsid w:val="00A512FF"/>
    <w:rsid w:val="00A513EC"/>
    <w:rsid w:val="00A514EB"/>
    <w:rsid w:val="00A51A44"/>
    <w:rsid w:val="00A51AC7"/>
    <w:rsid w:val="00A51EAB"/>
    <w:rsid w:val="00A51EC6"/>
    <w:rsid w:val="00A520FE"/>
    <w:rsid w:val="00A521E0"/>
    <w:rsid w:val="00A52258"/>
    <w:rsid w:val="00A524C8"/>
    <w:rsid w:val="00A52540"/>
    <w:rsid w:val="00A525E0"/>
    <w:rsid w:val="00A52682"/>
    <w:rsid w:val="00A526AF"/>
    <w:rsid w:val="00A52700"/>
    <w:rsid w:val="00A52755"/>
    <w:rsid w:val="00A528A7"/>
    <w:rsid w:val="00A5291D"/>
    <w:rsid w:val="00A52D1D"/>
    <w:rsid w:val="00A52D73"/>
    <w:rsid w:val="00A52EDB"/>
    <w:rsid w:val="00A53022"/>
    <w:rsid w:val="00A5302E"/>
    <w:rsid w:val="00A53048"/>
    <w:rsid w:val="00A530C2"/>
    <w:rsid w:val="00A53226"/>
    <w:rsid w:val="00A532DB"/>
    <w:rsid w:val="00A5356B"/>
    <w:rsid w:val="00A535DD"/>
    <w:rsid w:val="00A535F7"/>
    <w:rsid w:val="00A538B6"/>
    <w:rsid w:val="00A538C7"/>
    <w:rsid w:val="00A538EA"/>
    <w:rsid w:val="00A53945"/>
    <w:rsid w:val="00A53A56"/>
    <w:rsid w:val="00A53CCC"/>
    <w:rsid w:val="00A53CF3"/>
    <w:rsid w:val="00A53F9C"/>
    <w:rsid w:val="00A5401B"/>
    <w:rsid w:val="00A542AE"/>
    <w:rsid w:val="00A54377"/>
    <w:rsid w:val="00A544A0"/>
    <w:rsid w:val="00A54804"/>
    <w:rsid w:val="00A54A90"/>
    <w:rsid w:val="00A54B0B"/>
    <w:rsid w:val="00A54D16"/>
    <w:rsid w:val="00A55260"/>
    <w:rsid w:val="00A5533E"/>
    <w:rsid w:val="00A553DF"/>
    <w:rsid w:val="00A55746"/>
    <w:rsid w:val="00A5579B"/>
    <w:rsid w:val="00A55866"/>
    <w:rsid w:val="00A55877"/>
    <w:rsid w:val="00A558BE"/>
    <w:rsid w:val="00A5594F"/>
    <w:rsid w:val="00A55B2B"/>
    <w:rsid w:val="00A55BB7"/>
    <w:rsid w:val="00A55CD9"/>
    <w:rsid w:val="00A55E76"/>
    <w:rsid w:val="00A5637C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33"/>
    <w:rsid w:val="00A57866"/>
    <w:rsid w:val="00A57AAB"/>
    <w:rsid w:val="00A57BD6"/>
    <w:rsid w:val="00A57DD7"/>
    <w:rsid w:val="00A57F96"/>
    <w:rsid w:val="00A600DA"/>
    <w:rsid w:val="00A60428"/>
    <w:rsid w:val="00A606AC"/>
    <w:rsid w:val="00A6080E"/>
    <w:rsid w:val="00A60898"/>
    <w:rsid w:val="00A6091A"/>
    <w:rsid w:val="00A609BC"/>
    <w:rsid w:val="00A60A21"/>
    <w:rsid w:val="00A60A5D"/>
    <w:rsid w:val="00A60B4F"/>
    <w:rsid w:val="00A60B70"/>
    <w:rsid w:val="00A60BFC"/>
    <w:rsid w:val="00A60CE1"/>
    <w:rsid w:val="00A60D3D"/>
    <w:rsid w:val="00A60EBB"/>
    <w:rsid w:val="00A60F68"/>
    <w:rsid w:val="00A6100C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96"/>
    <w:rsid w:val="00A61D53"/>
    <w:rsid w:val="00A61E7D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EF"/>
    <w:rsid w:val="00A6315E"/>
    <w:rsid w:val="00A631DF"/>
    <w:rsid w:val="00A63244"/>
    <w:rsid w:val="00A6330A"/>
    <w:rsid w:val="00A634A6"/>
    <w:rsid w:val="00A63528"/>
    <w:rsid w:val="00A63652"/>
    <w:rsid w:val="00A6367F"/>
    <w:rsid w:val="00A63693"/>
    <w:rsid w:val="00A63872"/>
    <w:rsid w:val="00A63A37"/>
    <w:rsid w:val="00A63AD8"/>
    <w:rsid w:val="00A63F06"/>
    <w:rsid w:val="00A63F78"/>
    <w:rsid w:val="00A63F90"/>
    <w:rsid w:val="00A63FAE"/>
    <w:rsid w:val="00A64014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7F2"/>
    <w:rsid w:val="00A667F6"/>
    <w:rsid w:val="00A66851"/>
    <w:rsid w:val="00A669D6"/>
    <w:rsid w:val="00A66A35"/>
    <w:rsid w:val="00A66E2A"/>
    <w:rsid w:val="00A6710E"/>
    <w:rsid w:val="00A67147"/>
    <w:rsid w:val="00A673F4"/>
    <w:rsid w:val="00A6743F"/>
    <w:rsid w:val="00A6763D"/>
    <w:rsid w:val="00A67727"/>
    <w:rsid w:val="00A677C1"/>
    <w:rsid w:val="00A67892"/>
    <w:rsid w:val="00A67A8E"/>
    <w:rsid w:val="00A67AC6"/>
    <w:rsid w:val="00A67B3F"/>
    <w:rsid w:val="00A67BB3"/>
    <w:rsid w:val="00A67D59"/>
    <w:rsid w:val="00A67F09"/>
    <w:rsid w:val="00A70004"/>
    <w:rsid w:val="00A70451"/>
    <w:rsid w:val="00A704A7"/>
    <w:rsid w:val="00A704E8"/>
    <w:rsid w:val="00A706FF"/>
    <w:rsid w:val="00A70837"/>
    <w:rsid w:val="00A70983"/>
    <w:rsid w:val="00A70A35"/>
    <w:rsid w:val="00A70C17"/>
    <w:rsid w:val="00A70E4C"/>
    <w:rsid w:val="00A70E99"/>
    <w:rsid w:val="00A71014"/>
    <w:rsid w:val="00A710B2"/>
    <w:rsid w:val="00A7114F"/>
    <w:rsid w:val="00A71198"/>
    <w:rsid w:val="00A712FC"/>
    <w:rsid w:val="00A7139E"/>
    <w:rsid w:val="00A71402"/>
    <w:rsid w:val="00A7141F"/>
    <w:rsid w:val="00A7154F"/>
    <w:rsid w:val="00A715B3"/>
    <w:rsid w:val="00A718F3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562"/>
    <w:rsid w:val="00A726A3"/>
    <w:rsid w:val="00A726DE"/>
    <w:rsid w:val="00A727EF"/>
    <w:rsid w:val="00A728A4"/>
    <w:rsid w:val="00A72917"/>
    <w:rsid w:val="00A72A75"/>
    <w:rsid w:val="00A72D2C"/>
    <w:rsid w:val="00A72F78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D4C"/>
    <w:rsid w:val="00A740C1"/>
    <w:rsid w:val="00A74132"/>
    <w:rsid w:val="00A74134"/>
    <w:rsid w:val="00A74138"/>
    <w:rsid w:val="00A74215"/>
    <w:rsid w:val="00A744A2"/>
    <w:rsid w:val="00A74598"/>
    <w:rsid w:val="00A745D9"/>
    <w:rsid w:val="00A746DE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EC"/>
    <w:rsid w:val="00A76BF2"/>
    <w:rsid w:val="00A76C3A"/>
    <w:rsid w:val="00A76FD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907"/>
    <w:rsid w:val="00A7790E"/>
    <w:rsid w:val="00A77979"/>
    <w:rsid w:val="00A779FC"/>
    <w:rsid w:val="00A77C92"/>
    <w:rsid w:val="00A77D3A"/>
    <w:rsid w:val="00A77D4E"/>
    <w:rsid w:val="00A77FFC"/>
    <w:rsid w:val="00A80102"/>
    <w:rsid w:val="00A801A0"/>
    <w:rsid w:val="00A8021F"/>
    <w:rsid w:val="00A80547"/>
    <w:rsid w:val="00A805B8"/>
    <w:rsid w:val="00A806D6"/>
    <w:rsid w:val="00A80BD7"/>
    <w:rsid w:val="00A80F28"/>
    <w:rsid w:val="00A8108A"/>
    <w:rsid w:val="00A8135C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BDE"/>
    <w:rsid w:val="00A81D9B"/>
    <w:rsid w:val="00A81EA7"/>
    <w:rsid w:val="00A8221B"/>
    <w:rsid w:val="00A8222F"/>
    <w:rsid w:val="00A82304"/>
    <w:rsid w:val="00A82508"/>
    <w:rsid w:val="00A82595"/>
    <w:rsid w:val="00A82622"/>
    <w:rsid w:val="00A82B17"/>
    <w:rsid w:val="00A82B29"/>
    <w:rsid w:val="00A82B3E"/>
    <w:rsid w:val="00A82C1E"/>
    <w:rsid w:val="00A82C76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7D1"/>
    <w:rsid w:val="00A84816"/>
    <w:rsid w:val="00A848E1"/>
    <w:rsid w:val="00A84A76"/>
    <w:rsid w:val="00A84A86"/>
    <w:rsid w:val="00A84C8A"/>
    <w:rsid w:val="00A84E76"/>
    <w:rsid w:val="00A84EBF"/>
    <w:rsid w:val="00A850C6"/>
    <w:rsid w:val="00A850CC"/>
    <w:rsid w:val="00A85237"/>
    <w:rsid w:val="00A8523D"/>
    <w:rsid w:val="00A853A6"/>
    <w:rsid w:val="00A8542A"/>
    <w:rsid w:val="00A85661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E78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5D3"/>
    <w:rsid w:val="00A8772D"/>
    <w:rsid w:val="00A87747"/>
    <w:rsid w:val="00A877FD"/>
    <w:rsid w:val="00A87CC5"/>
    <w:rsid w:val="00A87ECF"/>
    <w:rsid w:val="00A87F4E"/>
    <w:rsid w:val="00A900A0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E27"/>
    <w:rsid w:val="00A90E7D"/>
    <w:rsid w:val="00A90E80"/>
    <w:rsid w:val="00A9110F"/>
    <w:rsid w:val="00A9114A"/>
    <w:rsid w:val="00A911D5"/>
    <w:rsid w:val="00A91218"/>
    <w:rsid w:val="00A91331"/>
    <w:rsid w:val="00A91469"/>
    <w:rsid w:val="00A914EA"/>
    <w:rsid w:val="00A91625"/>
    <w:rsid w:val="00A9164F"/>
    <w:rsid w:val="00A91795"/>
    <w:rsid w:val="00A91C22"/>
    <w:rsid w:val="00A91E2D"/>
    <w:rsid w:val="00A91E9A"/>
    <w:rsid w:val="00A91F3E"/>
    <w:rsid w:val="00A92105"/>
    <w:rsid w:val="00A92139"/>
    <w:rsid w:val="00A92457"/>
    <w:rsid w:val="00A925F8"/>
    <w:rsid w:val="00A92742"/>
    <w:rsid w:val="00A927EE"/>
    <w:rsid w:val="00A92880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4B5"/>
    <w:rsid w:val="00A94914"/>
    <w:rsid w:val="00A94A49"/>
    <w:rsid w:val="00A94A70"/>
    <w:rsid w:val="00A94BB8"/>
    <w:rsid w:val="00A9505F"/>
    <w:rsid w:val="00A9508C"/>
    <w:rsid w:val="00A951E6"/>
    <w:rsid w:val="00A9526D"/>
    <w:rsid w:val="00A95463"/>
    <w:rsid w:val="00A955F0"/>
    <w:rsid w:val="00A95674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4EC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82B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96C"/>
    <w:rsid w:val="00AA0AFE"/>
    <w:rsid w:val="00AA0CE2"/>
    <w:rsid w:val="00AA0D76"/>
    <w:rsid w:val="00AA1264"/>
    <w:rsid w:val="00AA1282"/>
    <w:rsid w:val="00AA13A4"/>
    <w:rsid w:val="00AA1404"/>
    <w:rsid w:val="00AA1535"/>
    <w:rsid w:val="00AA1548"/>
    <w:rsid w:val="00AA158B"/>
    <w:rsid w:val="00AA1740"/>
    <w:rsid w:val="00AA18CA"/>
    <w:rsid w:val="00AA1908"/>
    <w:rsid w:val="00AA194E"/>
    <w:rsid w:val="00AA1A7B"/>
    <w:rsid w:val="00AA1AC2"/>
    <w:rsid w:val="00AA1D12"/>
    <w:rsid w:val="00AA1D35"/>
    <w:rsid w:val="00AA1EEC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E9"/>
    <w:rsid w:val="00AA2F5C"/>
    <w:rsid w:val="00AA2F90"/>
    <w:rsid w:val="00AA30A2"/>
    <w:rsid w:val="00AA32B9"/>
    <w:rsid w:val="00AA3382"/>
    <w:rsid w:val="00AA3418"/>
    <w:rsid w:val="00AA3503"/>
    <w:rsid w:val="00AA3552"/>
    <w:rsid w:val="00AA37B2"/>
    <w:rsid w:val="00AA3966"/>
    <w:rsid w:val="00AA3AAF"/>
    <w:rsid w:val="00AA3ACF"/>
    <w:rsid w:val="00AA3B0D"/>
    <w:rsid w:val="00AA43B9"/>
    <w:rsid w:val="00AA4519"/>
    <w:rsid w:val="00AA461D"/>
    <w:rsid w:val="00AA4ADE"/>
    <w:rsid w:val="00AA4AF2"/>
    <w:rsid w:val="00AA4C09"/>
    <w:rsid w:val="00AA4F41"/>
    <w:rsid w:val="00AA5039"/>
    <w:rsid w:val="00AA50DB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EB"/>
    <w:rsid w:val="00AA6CEF"/>
    <w:rsid w:val="00AA6F21"/>
    <w:rsid w:val="00AA6F9A"/>
    <w:rsid w:val="00AA714C"/>
    <w:rsid w:val="00AA71D8"/>
    <w:rsid w:val="00AA7222"/>
    <w:rsid w:val="00AA7371"/>
    <w:rsid w:val="00AA75AE"/>
    <w:rsid w:val="00AA75D8"/>
    <w:rsid w:val="00AA76F3"/>
    <w:rsid w:val="00AA7AA1"/>
    <w:rsid w:val="00AA7C36"/>
    <w:rsid w:val="00AA7C4F"/>
    <w:rsid w:val="00AB001C"/>
    <w:rsid w:val="00AB0080"/>
    <w:rsid w:val="00AB00A6"/>
    <w:rsid w:val="00AB00DF"/>
    <w:rsid w:val="00AB0229"/>
    <w:rsid w:val="00AB0289"/>
    <w:rsid w:val="00AB02C8"/>
    <w:rsid w:val="00AB03EE"/>
    <w:rsid w:val="00AB05BC"/>
    <w:rsid w:val="00AB06B8"/>
    <w:rsid w:val="00AB06E6"/>
    <w:rsid w:val="00AB072F"/>
    <w:rsid w:val="00AB0ADE"/>
    <w:rsid w:val="00AB0B20"/>
    <w:rsid w:val="00AB0B59"/>
    <w:rsid w:val="00AB0CA0"/>
    <w:rsid w:val="00AB0F1F"/>
    <w:rsid w:val="00AB0FC8"/>
    <w:rsid w:val="00AB102D"/>
    <w:rsid w:val="00AB1280"/>
    <w:rsid w:val="00AB1705"/>
    <w:rsid w:val="00AB1730"/>
    <w:rsid w:val="00AB1A33"/>
    <w:rsid w:val="00AB1B35"/>
    <w:rsid w:val="00AB1C58"/>
    <w:rsid w:val="00AB1CCF"/>
    <w:rsid w:val="00AB1FCD"/>
    <w:rsid w:val="00AB2385"/>
    <w:rsid w:val="00AB2472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3EC"/>
    <w:rsid w:val="00AB4483"/>
    <w:rsid w:val="00AB49F0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41"/>
    <w:rsid w:val="00AB5D46"/>
    <w:rsid w:val="00AB5FFF"/>
    <w:rsid w:val="00AB63D1"/>
    <w:rsid w:val="00AB642C"/>
    <w:rsid w:val="00AB644A"/>
    <w:rsid w:val="00AB6458"/>
    <w:rsid w:val="00AB6631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488"/>
    <w:rsid w:val="00AC1919"/>
    <w:rsid w:val="00AC1B84"/>
    <w:rsid w:val="00AC1D36"/>
    <w:rsid w:val="00AC204A"/>
    <w:rsid w:val="00AC2139"/>
    <w:rsid w:val="00AC21BA"/>
    <w:rsid w:val="00AC22C7"/>
    <w:rsid w:val="00AC2672"/>
    <w:rsid w:val="00AC26AF"/>
    <w:rsid w:val="00AC2799"/>
    <w:rsid w:val="00AC2A83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729"/>
    <w:rsid w:val="00AC38E9"/>
    <w:rsid w:val="00AC394C"/>
    <w:rsid w:val="00AC3A3C"/>
    <w:rsid w:val="00AC40C2"/>
    <w:rsid w:val="00AC440A"/>
    <w:rsid w:val="00AC447F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58F"/>
    <w:rsid w:val="00AC567C"/>
    <w:rsid w:val="00AC5807"/>
    <w:rsid w:val="00AC580E"/>
    <w:rsid w:val="00AC5922"/>
    <w:rsid w:val="00AC5BCB"/>
    <w:rsid w:val="00AC5C2A"/>
    <w:rsid w:val="00AC5F1C"/>
    <w:rsid w:val="00AC5F53"/>
    <w:rsid w:val="00AC6048"/>
    <w:rsid w:val="00AC61B3"/>
    <w:rsid w:val="00AC6243"/>
    <w:rsid w:val="00AC63F4"/>
    <w:rsid w:val="00AC6786"/>
    <w:rsid w:val="00AC6802"/>
    <w:rsid w:val="00AC69BB"/>
    <w:rsid w:val="00AC69EE"/>
    <w:rsid w:val="00AC6AD8"/>
    <w:rsid w:val="00AC6D69"/>
    <w:rsid w:val="00AC7384"/>
    <w:rsid w:val="00AC7452"/>
    <w:rsid w:val="00AC7470"/>
    <w:rsid w:val="00AC748B"/>
    <w:rsid w:val="00AC7823"/>
    <w:rsid w:val="00AC79E1"/>
    <w:rsid w:val="00AC7B6A"/>
    <w:rsid w:val="00AC7C2E"/>
    <w:rsid w:val="00AC7CD2"/>
    <w:rsid w:val="00AC7D58"/>
    <w:rsid w:val="00AC7DE9"/>
    <w:rsid w:val="00AC7E3E"/>
    <w:rsid w:val="00AC7E96"/>
    <w:rsid w:val="00AD005A"/>
    <w:rsid w:val="00AD007A"/>
    <w:rsid w:val="00AD031B"/>
    <w:rsid w:val="00AD03CD"/>
    <w:rsid w:val="00AD041D"/>
    <w:rsid w:val="00AD0817"/>
    <w:rsid w:val="00AD08B0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CA8"/>
    <w:rsid w:val="00AD1D5D"/>
    <w:rsid w:val="00AD1DFE"/>
    <w:rsid w:val="00AD1F06"/>
    <w:rsid w:val="00AD1F39"/>
    <w:rsid w:val="00AD1FEF"/>
    <w:rsid w:val="00AD2203"/>
    <w:rsid w:val="00AD2286"/>
    <w:rsid w:val="00AD23E9"/>
    <w:rsid w:val="00AD2745"/>
    <w:rsid w:val="00AD2790"/>
    <w:rsid w:val="00AD284F"/>
    <w:rsid w:val="00AD288C"/>
    <w:rsid w:val="00AD289B"/>
    <w:rsid w:val="00AD2930"/>
    <w:rsid w:val="00AD2A14"/>
    <w:rsid w:val="00AD2ACB"/>
    <w:rsid w:val="00AD2AD7"/>
    <w:rsid w:val="00AD2C7E"/>
    <w:rsid w:val="00AD2D96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935"/>
    <w:rsid w:val="00AD3B25"/>
    <w:rsid w:val="00AD3BEC"/>
    <w:rsid w:val="00AD3CA9"/>
    <w:rsid w:val="00AD3D2E"/>
    <w:rsid w:val="00AD400A"/>
    <w:rsid w:val="00AD40E1"/>
    <w:rsid w:val="00AD41E7"/>
    <w:rsid w:val="00AD437E"/>
    <w:rsid w:val="00AD4597"/>
    <w:rsid w:val="00AD46F4"/>
    <w:rsid w:val="00AD48F9"/>
    <w:rsid w:val="00AD4C34"/>
    <w:rsid w:val="00AD52CB"/>
    <w:rsid w:val="00AD52E9"/>
    <w:rsid w:val="00AD577D"/>
    <w:rsid w:val="00AD57E1"/>
    <w:rsid w:val="00AD5A6D"/>
    <w:rsid w:val="00AD5CD3"/>
    <w:rsid w:val="00AD5DF8"/>
    <w:rsid w:val="00AD629D"/>
    <w:rsid w:val="00AD63D2"/>
    <w:rsid w:val="00AD6429"/>
    <w:rsid w:val="00AD64BC"/>
    <w:rsid w:val="00AD6587"/>
    <w:rsid w:val="00AD65A8"/>
    <w:rsid w:val="00AD65FC"/>
    <w:rsid w:val="00AD6980"/>
    <w:rsid w:val="00AD6AA4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BA9"/>
    <w:rsid w:val="00AD7E09"/>
    <w:rsid w:val="00AD7E17"/>
    <w:rsid w:val="00AE003C"/>
    <w:rsid w:val="00AE00CB"/>
    <w:rsid w:val="00AE00D6"/>
    <w:rsid w:val="00AE0160"/>
    <w:rsid w:val="00AE0341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934"/>
    <w:rsid w:val="00AE19D1"/>
    <w:rsid w:val="00AE1A66"/>
    <w:rsid w:val="00AE1DF7"/>
    <w:rsid w:val="00AE2205"/>
    <w:rsid w:val="00AE232B"/>
    <w:rsid w:val="00AE254F"/>
    <w:rsid w:val="00AE25C8"/>
    <w:rsid w:val="00AE2664"/>
    <w:rsid w:val="00AE26F5"/>
    <w:rsid w:val="00AE2753"/>
    <w:rsid w:val="00AE2881"/>
    <w:rsid w:val="00AE2968"/>
    <w:rsid w:val="00AE2BBD"/>
    <w:rsid w:val="00AE2E06"/>
    <w:rsid w:val="00AE2FAD"/>
    <w:rsid w:val="00AE3004"/>
    <w:rsid w:val="00AE31B4"/>
    <w:rsid w:val="00AE3491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26D"/>
    <w:rsid w:val="00AE42D1"/>
    <w:rsid w:val="00AE4557"/>
    <w:rsid w:val="00AE47BC"/>
    <w:rsid w:val="00AE4A1F"/>
    <w:rsid w:val="00AE4C14"/>
    <w:rsid w:val="00AE4C55"/>
    <w:rsid w:val="00AE4C61"/>
    <w:rsid w:val="00AE4D4B"/>
    <w:rsid w:val="00AE4F01"/>
    <w:rsid w:val="00AE53E9"/>
    <w:rsid w:val="00AE54FE"/>
    <w:rsid w:val="00AE5628"/>
    <w:rsid w:val="00AE5C22"/>
    <w:rsid w:val="00AE5C5C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C"/>
    <w:rsid w:val="00AE69BD"/>
    <w:rsid w:val="00AE6C93"/>
    <w:rsid w:val="00AE6D12"/>
    <w:rsid w:val="00AE6D2F"/>
    <w:rsid w:val="00AE6F09"/>
    <w:rsid w:val="00AE723D"/>
    <w:rsid w:val="00AE74AB"/>
    <w:rsid w:val="00AE75A3"/>
    <w:rsid w:val="00AE7751"/>
    <w:rsid w:val="00AE7992"/>
    <w:rsid w:val="00AE7A43"/>
    <w:rsid w:val="00AE7BFB"/>
    <w:rsid w:val="00AE7D59"/>
    <w:rsid w:val="00AE7E19"/>
    <w:rsid w:val="00AF0085"/>
    <w:rsid w:val="00AF02A7"/>
    <w:rsid w:val="00AF02AA"/>
    <w:rsid w:val="00AF0688"/>
    <w:rsid w:val="00AF07BE"/>
    <w:rsid w:val="00AF082E"/>
    <w:rsid w:val="00AF08EA"/>
    <w:rsid w:val="00AF0910"/>
    <w:rsid w:val="00AF0C33"/>
    <w:rsid w:val="00AF0FFE"/>
    <w:rsid w:val="00AF1031"/>
    <w:rsid w:val="00AF108E"/>
    <w:rsid w:val="00AF1414"/>
    <w:rsid w:val="00AF15C3"/>
    <w:rsid w:val="00AF18E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FC"/>
    <w:rsid w:val="00AF4231"/>
    <w:rsid w:val="00AF4447"/>
    <w:rsid w:val="00AF457C"/>
    <w:rsid w:val="00AF47A4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363"/>
    <w:rsid w:val="00AF54EF"/>
    <w:rsid w:val="00AF56BD"/>
    <w:rsid w:val="00AF571E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36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F09"/>
    <w:rsid w:val="00AF7F0E"/>
    <w:rsid w:val="00AF7F8F"/>
    <w:rsid w:val="00B002BA"/>
    <w:rsid w:val="00B00306"/>
    <w:rsid w:val="00B00561"/>
    <w:rsid w:val="00B00631"/>
    <w:rsid w:val="00B00859"/>
    <w:rsid w:val="00B00A60"/>
    <w:rsid w:val="00B00B46"/>
    <w:rsid w:val="00B00D62"/>
    <w:rsid w:val="00B010D3"/>
    <w:rsid w:val="00B01247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6E3"/>
    <w:rsid w:val="00B039CE"/>
    <w:rsid w:val="00B03A74"/>
    <w:rsid w:val="00B03AD1"/>
    <w:rsid w:val="00B03BB8"/>
    <w:rsid w:val="00B03D26"/>
    <w:rsid w:val="00B03D71"/>
    <w:rsid w:val="00B03F08"/>
    <w:rsid w:val="00B041F4"/>
    <w:rsid w:val="00B04AD7"/>
    <w:rsid w:val="00B04B39"/>
    <w:rsid w:val="00B04C08"/>
    <w:rsid w:val="00B04D0D"/>
    <w:rsid w:val="00B04D36"/>
    <w:rsid w:val="00B04F11"/>
    <w:rsid w:val="00B050D4"/>
    <w:rsid w:val="00B0540A"/>
    <w:rsid w:val="00B05551"/>
    <w:rsid w:val="00B055DB"/>
    <w:rsid w:val="00B05688"/>
    <w:rsid w:val="00B057CD"/>
    <w:rsid w:val="00B0588E"/>
    <w:rsid w:val="00B058AE"/>
    <w:rsid w:val="00B05907"/>
    <w:rsid w:val="00B05A62"/>
    <w:rsid w:val="00B05DC1"/>
    <w:rsid w:val="00B05F4D"/>
    <w:rsid w:val="00B05FD3"/>
    <w:rsid w:val="00B0625F"/>
    <w:rsid w:val="00B06306"/>
    <w:rsid w:val="00B06771"/>
    <w:rsid w:val="00B0682D"/>
    <w:rsid w:val="00B06A68"/>
    <w:rsid w:val="00B06C77"/>
    <w:rsid w:val="00B06C78"/>
    <w:rsid w:val="00B06D98"/>
    <w:rsid w:val="00B06FF1"/>
    <w:rsid w:val="00B0721E"/>
    <w:rsid w:val="00B0725F"/>
    <w:rsid w:val="00B07390"/>
    <w:rsid w:val="00B073EE"/>
    <w:rsid w:val="00B0759F"/>
    <w:rsid w:val="00B075EC"/>
    <w:rsid w:val="00B076A7"/>
    <w:rsid w:val="00B076C4"/>
    <w:rsid w:val="00B07A46"/>
    <w:rsid w:val="00B07CBE"/>
    <w:rsid w:val="00B07D8B"/>
    <w:rsid w:val="00B07F9C"/>
    <w:rsid w:val="00B10004"/>
    <w:rsid w:val="00B1079C"/>
    <w:rsid w:val="00B1083B"/>
    <w:rsid w:val="00B108ED"/>
    <w:rsid w:val="00B1093D"/>
    <w:rsid w:val="00B10CC1"/>
    <w:rsid w:val="00B10D84"/>
    <w:rsid w:val="00B10DF3"/>
    <w:rsid w:val="00B10E88"/>
    <w:rsid w:val="00B1112B"/>
    <w:rsid w:val="00B1119E"/>
    <w:rsid w:val="00B112A9"/>
    <w:rsid w:val="00B1142C"/>
    <w:rsid w:val="00B1145C"/>
    <w:rsid w:val="00B11882"/>
    <w:rsid w:val="00B1188A"/>
    <w:rsid w:val="00B11E29"/>
    <w:rsid w:val="00B11F5F"/>
    <w:rsid w:val="00B11FC3"/>
    <w:rsid w:val="00B12546"/>
    <w:rsid w:val="00B125C0"/>
    <w:rsid w:val="00B125F9"/>
    <w:rsid w:val="00B12A21"/>
    <w:rsid w:val="00B12A8C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F8"/>
    <w:rsid w:val="00B137B9"/>
    <w:rsid w:val="00B137BE"/>
    <w:rsid w:val="00B137FD"/>
    <w:rsid w:val="00B13829"/>
    <w:rsid w:val="00B13B24"/>
    <w:rsid w:val="00B13B45"/>
    <w:rsid w:val="00B13B64"/>
    <w:rsid w:val="00B13C0A"/>
    <w:rsid w:val="00B13C16"/>
    <w:rsid w:val="00B13D80"/>
    <w:rsid w:val="00B13F1F"/>
    <w:rsid w:val="00B14005"/>
    <w:rsid w:val="00B1401E"/>
    <w:rsid w:val="00B1418B"/>
    <w:rsid w:val="00B14251"/>
    <w:rsid w:val="00B14782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573"/>
    <w:rsid w:val="00B15797"/>
    <w:rsid w:val="00B15A55"/>
    <w:rsid w:val="00B15AE6"/>
    <w:rsid w:val="00B15B55"/>
    <w:rsid w:val="00B15DC8"/>
    <w:rsid w:val="00B15FCC"/>
    <w:rsid w:val="00B160F8"/>
    <w:rsid w:val="00B16385"/>
    <w:rsid w:val="00B165CB"/>
    <w:rsid w:val="00B16713"/>
    <w:rsid w:val="00B167DE"/>
    <w:rsid w:val="00B16815"/>
    <w:rsid w:val="00B169A6"/>
    <w:rsid w:val="00B16AAC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744"/>
    <w:rsid w:val="00B1789C"/>
    <w:rsid w:val="00B179E0"/>
    <w:rsid w:val="00B17AC0"/>
    <w:rsid w:val="00B17D3E"/>
    <w:rsid w:val="00B17EBD"/>
    <w:rsid w:val="00B17F39"/>
    <w:rsid w:val="00B20057"/>
    <w:rsid w:val="00B20428"/>
    <w:rsid w:val="00B2043A"/>
    <w:rsid w:val="00B206F4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30C"/>
    <w:rsid w:val="00B21333"/>
    <w:rsid w:val="00B213D1"/>
    <w:rsid w:val="00B2142C"/>
    <w:rsid w:val="00B21442"/>
    <w:rsid w:val="00B215F9"/>
    <w:rsid w:val="00B2168C"/>
    <w:rsid w:val="00B217CD"/>
    <w:rsid w:val="00B21A72"/>
    <w:rsid w:val="00B21B67"/>
    <w:rsid w:val="00B21CA7"/>
    <w:rsid w:val="00B21F51"/>
    <w:rsid w:val="00B21F67"/>
    <w:rsid w:val="00B21FB3"/>
    <w:rsid w:val="00B22472"/>
    <w:rsid w:val="00B226B4"/>
    <w:rsid w:val="00B22902"/>
    <w:rsid w:val="00B22A2B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7C5"/>
    <w:rsid w:val="00B24844"/>
    <w:rsid w:val="00B2485F"/>
    <w:rsid w:val="00B248DF"/>
    <w:rsid w:val="00B24B20"/>
    <w:rsid w:val="00B24BF5"/>
    <w:rsid w:val="00B24C07"/>
    <w:rsid w:val="00B24CAA"/>
    <w:rsid w:val="00B24F49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83B"/>
    <w:rsid w:val="00B25881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D56"/>
    <w:rsid w:val="00B25E1D"/>
    <w:rsid w:val="00B25F9A"/>
    <w:rsid w:val="00B25FDB"/>
    <w:rsid w:val="00B2613A"/>
    <w:rsid w:val="00B26357"/>
    <w:rsid w:val="00B263BE"/>
    <w:rsid w:val="00B26425"/>
    <w:rsid w:val="00B26455"/>
    <w:rsid w:val="00B26681"/>
    <w:rsid w:val="00B266FF"/>
    <w:rsid w:val="00B26965"/>
    <w:rsid w:val="00B269CE"/>
    <w:rsid w:val="00B26A96"/>
    <w:rsid w:val="00B26BAE"/>
    <w:rsid w:val="00B26EDA"/>
    <w:rsid w:val="00B26F00"/>
    <w:rsid w:val="00B26F5C"/>
    <w:rsid w:val="00B2704A"/>
    <w:rsid w:val="00B27085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B03"/>
    <w:rsid w:val="00B30B19"/>
    <w:rsid w:val="00B30E92"/>
    <w:rsid w:val="00B30EEC"/>
    <w:rsid w:val="00B310B1"/>
    <w:rsid w:val="00B31243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CE"/>
    <w:rsid w:val="00B3390B"/>
    <w:rsid w:val="00B3396B"/>
    <w:rsid w:val="00B339C5"/>
    <w:rsid w:val="00B33BE6"/>
    <w:rsid w:val="00B33EEE"/>
    <w:rsid w:val="00B33F7C"/>
    <w:rsid w:val="00B33FE5"/>
    <w:rsid w:val="00B34390"/>
    <w:rsid w:val="00B34618"/>
    <w:rsid w:val="00B346A5"/>
    <w:rsid w:val="00B34BAA"/>
    <w:rsid w:val="00B34DC8"/>
    <w:rsid w:val="00B3505D"/>
    <w:rsid w:val="00B3520A"/>
    <w:rsid w:val="00B3539A"/>
    <w:rsid w:val="00B354BE"/>
    <w:rsid w:val="00B354E2"/>
    <w:rsid w:val="00B35557"/>
    <w:rsid w:val="00B3589D"/>
    <w:rsid w:val="00B35983"/>
    <w:rsid w:val="00B35A98"/>
    <w:rsid w:val="00B35B74"/>
    <w:rsid w:val="00B35C28"/>
    <w:rsid w:val="00B35C83"/>
    <w:rsid w:val="00B35CB3"/>
    <w:rsid w:val="00B35F8E"/>
    <w:rsid w:val="00B360AE"/>
    <w:rsid w:val="00B360FD"/>
    <w:rsid w:val="00B36232"/>
    <w:rsid w:val="00B363A9"/>
    <w:rsid w:val="00B3656C"/>
    <w:rsid w:val="00B369D3"/>
    <w:rsid w:val="00B36AB2"/>
    <w:rsid w:val="00B36D33"/>
    <w:rsid w:val="00B36E1A"/>
    <w:rsid w:val="00B3716A"/>
    <w:rsid w:val="00B374FB"/>
    <w:rsid w:val="00B375E7"/>
    <w:rsid w:val="00B3792E"/>
    <w:rsid w:val="00B37A9E"/>
    <w:rsid w:val="00B37BA5"/>
    <w:rsid w:val="00B4003E"/>
    <w:rsid w:val="00B40117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B1E"/>
    <w:rsid w:val="00B40B84"/>
    <w:rsid w:val="00B40D73"/>
    <w:rsid w:val="00B40E93"/>
    <w:rsid w:val="00B4110D"/>
    <w:rsid w:val="00B411A3"/>
    <w:rsid w:val="00B412CB"/>
    <w:rsid w:val="00B414E9"/>
    <w:rsid w:val="00B416D8"/>
    <w:rsid w:val="00B418EE"/>
    <w:rsid w:val="00B41ABB"/>
    <w:rsid w:val="00B41B34"/>
    <w:rsid w:val="00B41C7C"/>
    <w:rsid w:val="00B4203D"/>
    <w:rsid w:val="00B4211D"/>
    <w:rsid w:val="00B42171"/>
    <w:rsid w:val="00B423B3"/>
    <w:rsid w:val="00B423E7"/>
    <w:rsid w:val="00B42434"/>
    <w:rsid w:val="00B4245C"/>
    <w:rsid w:val="00B42525"/>
    <w:rsid w:val="00B4267A"/>
    <w:rsid w:val="00B42742"/>
    <w:rsid w:val="00B42802"/>
    <w:rsid w:val="00B42879"/>
    <w:rsid w:val="00B42894"/>
    <w:rsid w:val="00B429C7"/>
    <w:rsid w:val="00B42B33"/>
    <w:rsid w:val="00B42D64"/>
    <w:rsid w:val="00B42D7D"/>
    <w:rsid w:val="00B42E44"/>
    <w:rsid w:val="00B42F1F"/>
    <w:rsid w:val="00B430D3"/>
    <w:rsid w:val="00B430DF"/>
    <w:rsid w:val="00B431F8"/>
    <w:rsid w:val="00B43740"/>
    <w:rsid w:val="00B4377B"/>
    <w:rsid w:val="00B437BD"/>
    <w:rsid w:val="00B4382B"/>
    <w:rsid w:val="00B43943"/>
    <w:rsid w:val="00B43985"/>
    <w:rsid w:val="00B439FA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A0F"/>
    <w:rsid w:val="00B44E8C"/>
    <w:rsid w:val="00B44EAF"/>
    <w:rsid w:val="00B450FC"/>
    <w:rsid w:val="00B453C2"/>
    <w:rsid w:val="00B458CD"/>
    <w:rsid w:val="00B45A61"/>
    <w:rsid w:val="00B45AC0"/>
    <w:rsid w:val="00B45C3F"/>
    <w:rsid w:val="00B45CEA"/>
    <w:rsid w:val="00B46501"/>
    <w:rsid w:val="00B46527"/>
    <w:rsid w:val="00B465AC"/>
    <w:rsid w:val="00B46620"/>
    <w:rsid w:val="00B466BB"/>
    <w:rsid w:val="00B467E0"/>
    <w:rsid w:val="00B46850"/>
    <w:rsid w:val="00B46B70"/>
    <w:rsid w:val="00B46CC6"/>
    <w:rsid w:val="00B46D78"/>
    <w:rsid w:val="00B46E99"/>
    <w:rsid w:val="00B471C3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6D"/>
    <w:rsid w:val="00B51065"/>
    <w:rsid w:val="00B510CB"/>
    <w:rsid w:val="00B511A6"/>
    <w:rsid w:val="00B51420"/>
    <w:rsid w:val="00B51481"/>
    <w:rsid w:val="00B51526"/>
    <w:rsid w:val="00B5157E"/>
    <w:rsid w:val="00B517F1"/>
    <w:rsid w:val="00B518C8"/>
    <w:rsid w:val="00B519FF"/>
    <w:rsid w:val="00B51A40"/>
    <w:rsid w:val="00B51AC2"/>
    <w:rsid w:val="00B51B2C"/>
    <w:rsid w:val="00B51C1A"/>
    <w:rsid w:val="00B51D7B"/>
    <w:rsid w:val="00B51E7C"/>
    <w:rsid w:val="00B51F99"/>
    <w:rsid w:val="00B52118"/>
    <w:rsid w:val="00B5220D"/>
    <w:rsid w:val="00B5238F"/>
    <w:rsid w:val="00B528BB"/>
    <w:rsid w:val="00B529F2"/>
    <w:rsid w:val="00B52B13"/>
    <w:rsid w:val="00B52EC8"/>
    <w:rsid w:val="00B52F88"/>
    <w:rsid w:val="00B53395"/>
    <w:rsid w:val="00B533E0"/>
    <w:rsid w:val="00B53405"/>
    <w:rsid w:val="00B5370C"/>
    <w:rsid w:val="00B53717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CF"/>
    <w:rsid w:val="00B554E2"/>
    <w:rsid w:val="00B555B8"/>
    <w:rsid w:val="00B557D3"/>
    <w:rsid w:val="00B55ACA"/>
    <w:rsid w:val="00B55B9A"/>
    <w:rsid w:val="00B55DE7"/>
    <w:rsid w:val="00B55E2B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42F"/>
    <w:rsid w:val="00B5746A"/>
    <w:rsid w:val="00B5749A"/>
    <w:rsid w:val="00B574BA"/>
    <w:rsid w:val="00B57647"/>
    <w:rsid w:val="00B5777A"/>
    <w:rsid w:val="00B57861"/>
    <w:rsid w:val="00B579A3"/>
    <w:rsid w:val="00B57C97"/>
    <w:rsid w:val="00B60029"/>
    <w:rsid w:val="00B60407"/>
    <w:rsid w:val="00B6059C"/>
    <w:rsid w:val="00B60838"/>
    <w:rsid w:val="00B60BCC"/>
    <w:rsid w:val="00B60CFA"/>
    <w:rsid w:val="00B60D08"/>
    <w:rsid w:val="00B60E6E"/>
    <w:rsid w:val="00B60F4D"/>
    <w:rsid w:val="00B60FE4"/>
    <w:rsid w:val="00B610FA"/>
    <w:rsid w:val="00B6112D"/>
    <w:rsid w:val="00B61267"/>
    <w:rsid w:val="00B612A6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17C"/>
    <w:rsid w:val="00B6237B"/>
    <w:rsid w:val="00B623D1"/>
    <w:rsid w:val="00B623F9"/>
    <w:rsid w:val="00B62621"/>
    <w:rsid w:val="00B62675"/>
    <w:rsid w:val="00B627C6"/>
    <w:rsid w:val="00B62894"/>
    <w:rsid w:val="00B62A18"/>
    <w:rsid w:val="00B62C45"/>
    <w:rsid w:val="00B62DA1"/>
    <w:rsid w:val="00B630DE"/>
    <w:rsid w:val="00B633F4"/>
    <w:rsid w:val="00B6373F"/>
    <w:rsid w:val="00B63870"/>
    <w:rsid w:val="00B63D3B"/>
    <w:rsid w:val="00B63FD9"/>
    <w:rsid w:val="00B640AB"/>
    <w:rsid w:val="00B64124"/>
    <w:rsid w:val="00B6415E"/>
    <w:rsid w:val="00B641CA"/>
    <w:rsid w:val="00B64237"/>
    <w:rsid w:val="00B64389"/>
    <w:rsid w:val="00B64398"/>
    <w:rsid w:val="00B64477"/>
    <w:rsid w:val="00B64484"/>
    <w:rsid w:val="00B644F5"/>
    <w:rsid w:val="00B645E6"/>
    <w:rsid w:val="00B645F8"/>
    <w:rsid w:val="00B6494F"/>
    <w:rsid w:val="00B649CE"/>
    <w:rsid w:val="00B64A44"/>
    <w:rsid w:val="00B64B3F"/>
    <w:rsid w:val="00B64BA7"/>
    <w:rsid w:val="00B64BCD"/>
    <w:rsid w:val="00B64D62"/>
    <w:rsid w:val="00B64D6D"/>
    <w:rsid w:val="00B64D74"/>
    <w:rsid w:val="00B65205"/>
    <w:rsid w:val="00B652B0"/>
    <w:rsid w:val="00B652FD"/>
    <w:rsid w:val="00B654B6"/>
    <w:rsid w:val="00B65541"/>
    <w:rsid w:val="00B65771"/>
    <w:rsid w:val="00B6581B"/>
    <w:rsid w:val="00B65DA5"/>
    <w:rsid w:val="00B66013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A79"/>
    <w:rsid w:val="00B66FFC"/>
    <w:rsid w:val="00B67190"/>
    <w:rsid w:val="00B67281"/>
    <w:rsid w:val="00B6763A"/>
    <w:rsid w:val="00B67755"/>
    <w:rsid w:val="00B677D6"/>
    <w:rsid w:val="00B67920"/>
    <w:rsid w:val="00B6796C"/>
    <w:rsid w:val="00B67A46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7EB"/>
    <w:rsid w:val="00B70828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570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D80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0A"/>
    <w:rsid w:val="00B73DA6"/>
    <w:rsid w:val="00B73E00"/>
    <w:rsid w:val="00B73E31"/>
    <w:rsid w:val="00B73EF5"/>
    <w:rsid w:val="00B73F96"/>
    <w:rsid w:val="00B73FEB"/>
    <w:rsid w:val="00B74501"/>
    <w:rsid w:val="00B74743"/>
    <w:rsid w:val="00B748CE"/>
    <w:rsid w:val="00B7497B"/>
    <w:rsid w:val="00B74A0D"/>
    <w:rsid w:val="00B74AA5"/>
    <w:rsid w:val="00B74B25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932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A1"/>
    <w:rsid w:val="00B7689C"/>
    <w:rsid w:val="00B76957"/>
    <w:rsid w:val="00B76BDB"/>
    <w:rsid w:val="00B76E1E"/>
    <w:rsid w:val="00B76FAF"/>
    <w:rsid w:val="00B77062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C6A"/>
    <w:rsid w:val="00B77D8A"/>
    <w:rsid w:val="00B77E45"/>
    <w:rsid w:val="00B77F0D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AAB"/>
    <w:rsid w:val="00B81AE7"/>
    <w:rsid w:val="00B81B82"/>
    <w:rsid w:val="00B81EAA"/>
    <w:rsid w:val="00B81F4B"/>
    <w:rsid w:val="00B820AE"/>
    <w:rsid w:val="00B8213D"/>
    <w:rsid w:val="00B821AB"/>
    <w:rsid w:val="00B82308"/>
    <w:rsid w:val="00B8241C"/>
    <w:rsid w:val="00B829A9"/>
    <w:rsid w:val="00B82A15"/>
    <w:rsid w:val="00B82A30"/>
    <w:rsid w:val="00B82A8C"/>
    <w:rsid w:val="00B82E92"/>
    <w:rsid w:val="00B82FFC"/>
    <w:rsid w:val="00B830F7"/>
    <w:rsid w:val="00B8321E"/>
    <w:rsid w:val="00B83519"/>
    <w:rsid w:val="00B8359D"/>
    <w:rsid w:val="00B835FB"/>
    <w:rsid w:val="00B836F1"/>
    <w:rsid w:val="00B837F5"/>
    <w:rsid w:val="00B83AC3"/>
    <w:rsid w:val="00B83CC4"/>
    <w:rsid w:val="00B83DAC"/>
    <w:rsid w:val="00B83DD9"/>
    <w:rsid w:val="00B83DF6"/>
    <w:rsid w:val="00B83F1A"/>
    <w:rsid w:val="00B83F67"/>
    <w:rsid w:val="00B84295"/>
    <w:rsid w:val="00B84518"/>
    <w:rsid w:val="00B847AE"/>
    <w:rsid w:val="00B847FB"/>
    <w:rsid w:val="00B84BE8"/>
    <w:rsid w:val="00B8504A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297"/>
    <w:rsid w:val="00B8643B"/>
    <w:rsid w:val="00B86557"/>
    <w:rsid w:val="00B86782"/>
    <w:rsid w:val="00B867C4"/>
    <w:rsid w:val="00B868BC"/>
    <w:rsid w:val="00B86951"/>
    <w:rsid w:val="00B86BC4"/>
    <w:rsid w:val="00B86E1E"/>
    <w:rsid w:val="00B870EE"/>
    <w:rsid w:val="00B8717E"/>
    <w:rsid w:val="00B8735E"/>
    <w:rsid w:val="00B8742F"/>
    <w:rsid w:val="00B87476"/>
    <w:rsid w:val="00B875E2"/>
    <w:rsid w:val="00B878F0"/>
    <w:rsid w:val="00B87946"/>
    <w:rsid w:val="00B87C60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82E"/>
    <w:rsid w:val="00B918FA"/>
    <w:rsid w:val="00B91D34"/>
    <w:rsid w:val="00B91E9D"/>
    <w:rsid w:val="00B91FDB"/>
    <w:rsid w:val="00B92121"/>
    <w:rsid w:val="00B92286"/>
    <w:rsid w:val="00B922C4"/>
    <w:rsid w:val="00B92383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EC"/>
    <w:rsid w:val="00B92BF1"/>
    <w:rsid w:val="00B92F92"/>
    <w:rsid w:val="00B92FAC"/>
    <w:rsid w:val="00B93147"/>
    <w:rsid w:val="00B932E1"/>
    <w:rsid w:val="00B9334C"/>
    <w:rsid w:val="00B9344F"/>
    <w:rsid w:val="00B93555"/>
    <w:rsid w:val="00B93570"/>
    <w:rsid w:val="00B937CF"/>
    <w:rsid w:val="00B93A99"/>
    <w:rsid w:val="00B93C36"/>
    <w:rsid w:val="00B93C73"/>
    <w:rsid w:val="00B93CB4"/>
    <w:rsid w:val="00B93E9E"/>
    <w:rsid w:val="00B93F3E"/>
    <w:rsid w:val="00B9401E"/>
    <w:rsid w:val="00B94054"/>
    <w:rsid w:val="00B94253"/>
    <w:rsid w:val="00B94275"/>
    <w:rsid w:val="00B942E9"/>
    <w:rsid w:val="00B94320"/>
    <w:rsid w:val="00B94352"/>
    <w:rsid w:val="00B9436E"/>
    <w:rsid w:val="00B943D7"/>
    <w:rsid w:val="00B946E7"/>
    <w:rsid w:val="00B94997"/>
    <w:rsid w:val="00B94E5B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6B2"/>
    <w:rsid w:val="00B9574E"/>
    <w:rsid w:val="00B957C5"/>
    <w:rsid w:val="00B957CA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A55"/>
    <w:rsid w:val="00B96CF0"/>
    <w:rsid w:val="00B96D22"/>
    <w:rsid w:val="00B96DA2"/>
    <w:rsid w:val="00B97144"/>
    <w:rsid w:val="00B97706"/>
    <w:rsid w:val="00B977E6"/>
    <w:rsid w:val="00B97808"/>
    <w:rsid w:val="00B97A90"/>
    <w:rsid w:val="00BA008A"/>
    <w:rsid w:val="00BA0090"/>
    <w:rsid w:val="00BA0148"/>
    <w:rsid w:val="00BA021A"/>
    <w:rsid w:val="00BA067F"/>
    <w:rsid w:val="00BA0A81"/>
    <w:rsid w:val="00BA1099"/>
    <w:rsid w:val="00BA10A6"/>
    <w:rsid w:val="00BA11FE"/>
    <w:rsid w:val="00BA13E0"/>
    <w:rsid w:val="00BA163D"/>
    <w:rsid w:val="00BA1797"/>
    <w:rsid w:val="00BA17C4"/>
    <w:rsid w:val="00BA18D4"/>
    <w:rsid w:val="00BA1A9A"/>
    <w:rsid w:val="00BA1C34"/>
    <w:rsid w:val="00BA1F3D"/>
    <w:rsid w:val="00BA1F70"/>
    <w:rsid w:val="00BA2032"/>
    <w:rsid w:val="00BA21B6"/>
    <w:rsid w:val="00BA246A"/>
    <w:rsid w:val="00BA270E"/>
    <w:rsid w:val="00BA2729"/>
    <w:rsid w:val="00BA283C"/>
    <w:rsid w:val="00BA28B1"/>
    <w:rsid w:val="00BA2A96"/>
    <w:rsid w:val="00BA2AEB"/>
    <w:rsid w:val="00BA2B41"/>
    <w:rsid w:val="00BA2B60"/>
    <w:rsid w:val="00BA2B9F"/>
    <w:rsid w:val="00BA2D6A"/>
    <w:rsid w:val="00BA2E6B"/>
    <w:rsid w:val="00BA2FA2"/>
    <w:rsid w:val="00BA2FA9"/>
    <w:rsid w:val="00BA301D"/>
    <w:rsid w:val="00BA317F"/>
    <w:rsid w:val="00BA33CF"/>
    <w:rsid w:val="00BA3603"/>
    <w:rsid w:val="00BA37C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8C"/>
    <w:rsid w:val="00BA4251"/>
    <w:rsid w:val="00BA4297"/>
    <w:rsid w:val="00BA431E"/>
    <w:rsid w:val="00BA4357"/>
    <w:rsid w:val="00BA48E0"/>
    <w:rsid w:val="00BA4CF4"/>
    <w:rsid w:val="00BA4CF7"/>
    <w:rsid w:val="00BA4F78"/>
    <w:rsid w:val="00BA5470"/>
    <w:rsid w:val="00BA548E"/>
    <w:rsid w:val="00BA54A7"/>
    <w:rsid w:val="00BA54FB"/>
    <w:rsid w:val="00BA56F4"/>
    <w:rsid w:val="00BA581C"/>
    <w:rsid w:val="00BA585A"/>
    <w:rsid w:val="00BA5AB8"/>
    <w:rsid w:val="00BA5BE3"/>
    <w:rsid w:val="00BA5C97"/>
    <w:rsid w:val="00BA5D8F"/>
    <w:rsid w:val="00BA5EFB"/>
    <w:rsid w:val="00BA5F3A"/>
    <w:rsid w:val="00BA6313"/>
    <w:rsid w:val="00BA659A"/>
    <w:rsid w:val="00BA664D"/>
    <w:rsid w:val="00BA68C1"/>
    <w:rsid w:val="00BA68D4"/>
    <w:rsid w:val="00BA6AF4"/>
    <w:rsid w:val="00BA6D35"/>
    <w:rsid w:val="00BA6D50"/>
    <w:rsid w:val="00BA709E"/>
    <w:rsid w:val="00BA712E"/>
    <w:rsid w:val="00BA7423"/>
    <w:rsid w:val="00BA7688"/>
    <w:rsid w:val="00BA7744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923"/>
    <w:rsid w:val="00BB0AA6"/>
    <w:rsid w:val="00BB0CA9"/>
    <w:rsid w:val="00BB0D0C"/>
    <w:rsid w:val="00BB0D75"/>
    <w:rsid w:val="00BB0E26"/>
    <w:rsid w:val="00BB0EF7"/>
    <w:rsid w:val="00BB0FCA"/>
    <w:rsid w:val="00BB1250"/>
    <w:rsid w:val="00BB1286"/>
    <w:rsid w:val="00BB1C4F"/>
    <w:rsid w:val="00BB1D52"/>
    <w:rsid w:val="00BB1F21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A42"/>
    <w:rsid w:val="00BB4ED7"/>
    <w:rsid w:val="00BB4F13"/>
    <w:rsid w:val="00BB5075"/>
    <w:rsid w:val="00BB525A"/>
    <w:rsid w:val="00BB52F6"/>
    <w:rsid w:val="00BB530B"/>
    <w:rsid w:val="00BB5321"/>
    <w:rsid w:val="00BB5385"/>
    <w:rsid w:val="00BB53EF"/>
    <w:rsid w:val="00BB56F2"/>
    <w:rsid w:val="00BB57BD"/>
    <w:rsid w:val="00BB57E0"/>
    <w:rsid w:val="00BB5846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96"/>
    <w:rsid w:val="00BB7152"/>
    <w:rsid w:val="00BB71EC"/>
    <w:rsid w:val="00BB724B"/>
    <w:rsid w:val="00BB740F"/>
    <w:rsid w:val="00BB74F8"/>
    <w:rsid w:val="00BB7569"/>
    <w:rsid w:val="00BB76E0"/>
    <w:rsid w:val="00BB77AC"/>
    <w:rsid w:val="00BB78AD"/>
    <w:rsid w:val="00BB79A2"/>
    <w:rsid w:val="00BB7DB1"/>
    <w:rsid w:val="00BC015A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EA"/>
    <w:rsid w:val="00BC100E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D14"/>
    <w:rsid w:val="00BC1F4F"/>
    <w:rsid w:val="00BC1F6B"/>
    <w:rsid w:val="00BC1FE1"/>
    <w:rsid w:val="00BC201A"/>
    <w:rsid w:val="00BC22C4"/>
    <w:rsid w:val="00BC22CB"/>
    <w:rsid w:val="00BC24D6"/>
    <w:rsid w:val="00BC2513"/>
    <w:rsid w:val="00BC259C"/>
    <w:rsid w:val="00BC25EB"/>
    <w:rsid w:val="00BC2787"/>
    <w:rsid w:val="00BC27CB"/>
    <w:rsid w:val="00BC2810"/>
    <w:rsid w:val="00BC2849"/>
    <w:rsid w:val="00BC290F"/>
    <w:rsid w:val="00BC2BC7"/>
    <w:rsid w:val="00BC2D19"/>
    <w:rsid w:val="00BC2D4D"/>
    <w:rsid w:val="00BC2F45"/>
    <w:rsid w:val="00BC301C"/>
    <w:rsid w:val="00BC32BB"/>
    <w:rsid w:val="00BC339C"/>
    <w:rsid w:val="00BC344E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F09"/>
    <w:rsid w:val="00BC3F8A"/>
    <w:rsid w:val="00BC4410"/>
    <w:rsid w:val="00BC44BC"/>
    <w:rsid w:val="00BC48C4"/>
    <w:rsid w:val="00BC49E0"/>
    <w:rsid w:val="00BC4B19"/>
    <w:rsid w:val="00BC4B9C"/>
    <w:rsid w:val="00BC4D6F"/>
    <w:rsid w:val="00BC4E1D"/>
    <w:rsid w:val="00BC511C"/>
    <w:rsid w:val="00BC5181"/>
    <w:rsid w:val="00BC5334"/>
    <w:rsid w:val="00BC5515"/>
    <w:rsid w:val="00BC5554"/>
    <w:rsid w:val="00BC56C1"/>
    <w:rsid w:val="00BC598A"/>
    <w:rsid w:val="00BC5B54"/>
    <w:rsid w:val="00BC5BDC"/>
    <w:rsid w:val="00BC5CE2"/>
    <w:rsid w:val="00BC5DA5"/>
    <w:rsid w:val="00BC5E5D"/>
    <w:rsid w:val="00BC5E63"/>
    <w:rsid w:val="00BC602F"/>
    <w:rsid w:val="00BC642E"/>
    <w:rsid w:val="00BC6483"/>
    <w:rsid w:val="00BC6504"/>
    <w:rsid w:val="00BC6742"/>
    <w:rsid w:val="00BC676A"/>
    <w:rsid w:val="00BC6A9A"/>
    <w:rsid w:val="00BC6D43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D54"/>
    <w:rsid w:val="00BC7E6E"/>
    <w:rsid w:val="00BD013E"/>
    <w:rsid w:val="00BD02D1"/>
    <w:rsid w:val="00BD0383"/>
    <w:rsid w:val="00BD0485"/>
    <w:rsid w:val="00BD04AF"/>
    <w:rsid w:val="00BD0697"/>
    <w:rsid w:val="00BD06B3"/>
    <w:rsid w:val="00BD082C"/>
    <w:rsid w:val="00BD091C"/>
    <w:rsid w:val="00BD0A78"/>
    <w:rsid w:val="00BD0B71"/>
    <w:rsid w:val="00BD0C79"/>
    <w:rsid w:val="00BD0D63"/>
    <w:rsid w:val="00BD0D77"/>
    <w:rsid w:val="00BD0F22"/>
    <w:rsid w:val="00BD0FC4"/>
    <w:rsid w:val="00BD13ED"/>
    <w:rsid w:val="00BD140B"/>
    <w:rsid w:val="00BD16E6"/>
    <w:rsid w:val="00BD1749"/>
    <w:rsid w:val="00BD175C"/>
    <w:rsid w:val="00BD1BCE"/>
    <w:rsid w:val="00BD1C33"/>
    <w:rsid w:val="00BD1D3E"/>
    <w:rsid w:val="00BD1E43"/>
    <w:rsid w:val="00BD2220"/>
    <w:rsid w:val="00BD238C"/>
    <w:rsid w:val="00BD262A"/>
    <w:rsid w:val="00BD26B4"/>
    <w:rsid w:val="00BD279F"/>
    <w:rsid w:val="00BD29EE"/>
    <w:rsid w:val="00BD2A08"/>
    <w:rsid w:val="00BD2D1D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4332"/>
    <w:rsid w:val="00BD4355"/>
    <w:rsid w:val="00BD45C0"/>
    <w:rsid w:val="00BD4814"/>
    <w:rsid w:val="00BD49A3"/>
    <w:rsid w:val="00BD4A64"/>
    <w:rsid w:val="00BD4AB8"/>
    <w:rsid w:val="00BD4D94"/>
    <w:rsid w:val="00BD556E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857"/>
    <w:rsid w:val="00BD689C"/>
    <w:rsid w:val="00BD698E"/>
    <w:rsid w:val="00BD69EB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8F6"/>
    <w:rsid w:val="00BD7A82"/>
    <w:rsid w:val="00BD7F9E"/>
    <w:rsid w:val="00BE0050"/>
    <w:rsid w:val="00BE036A"/>
    <w:rsid w:val="00BE072F"/>
    <w:rsid w:val="00BE0B6F"/>
    <w:rsid w:val="00BE0C3B"/>
    <w:rsid w:val="00BE0C4D"/>
    <w:rsid w:val="00BE0F0E"/>
    <w:rsid w:val="00BE12BB"/>
    <w:rsid w:val="00BE1391"/>
    <w:rsid w:val="00BE13B8"/>
    <w:rsid w:val="00BE13DA"/>
    <w:rsid w:val="00BE1460"/>
    <w:rsid w:val="00BE15A2"/>
    <w:rsid w:val="00BE15CF"/>
    <w:rsid w:val="00BE197A"/>
    <w:rsid w:val="00BE1A06"/>
    <w:rsid w:val="00BE1FB4"/>
    <w:rsid w:val="00BE2244"/>
    <w:rsid w:val="00BE23DB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6B0"/>
    <w:rsid w:val="00BE374F"/>
    <w:rsid w:val="00BE3A2C"/>
    <w:rsid w:val="00BE3AFA"/>
    <w:rsid w:val="00BE3DFE"/>
    <w:rsid w:val="00BE3F52"/>
    <w:rsid w:val="00BE3F53"/>
    <w:rsid w:val="00BE3FB3"/>
    <w:rsid w:val="00BE3FFC"/>
    <w:rsid w:val="00BE403F"/>
    <w:rsid w:val="00BE436F"/>
    <w:rsid w:val="00BE44E9"/>
    <w:rsid w:val="00BE4559"/>
    <w:rsid w:val="00BE469E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C18"/>
    <w:rsid w:val="00BE5C6A"/>
    <w:rsid w:val="00BE5C7E"/>
    <w:rsid w:val="00BE62FA"/>
    <w:rsid w:val="00BE6432"/>
    <w:rsid w:val="00BE65B3"/>
    <w:rsid w:val="00BE66DF"/>
    <w:rsid w:val="00BE68B9"/>
    <w:rsid w:val="00BE6AF6"/>
    <w:rsid w:val="00BE6B4A"/>
    <w:rsid w:val="00BE6DFE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B27"/>
    <w:rsid w:val="00BF002E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703"/>
    <w:rsid w:val="00BF272F"/>
    <w:rsid w:val="00BF2817"/>
    <w:rsid w:val="00BF29C4"/>
    <w:rsid w:val="00BF2C37"/>
    <w:rsid w:val="00BF2C65"/>
    <w:rsid w:val="00BF2CF3"/>
    <w:rsid w:val="00BF2DC1"/>
    <w:rsid w:val="00BF2F23"/>
    <w:rsid w:val="00BF2F4C"/>
    <w:rsid w:val="00BF313E"/>
    <w:rsid w:val="00BF31CB"/>
    <w:rsid w:val="00BF33A3"/>
    <w:rsid w:val="00BF3442"/>
    <w:rsid w:val="00BF3A44"/>
    <w:rsid w:val="00BF3AE6"/>
    <w:rsid w:val="00BF3C0A"/>
    <w:rsid w:val="00BF3C10"/>
    <w:rsid w:val="00BF3D90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22"/>
    <w:rsid w:val="00BF70A1"/>
    <w:rsid w:val="00BF70F8"/>
    <w:rsid w:val="00BF762E"/>
    <w:rsid w:val="00BF765F"/>
    <w:rsid w:val="00BF775A"/>
    <w:rsid w:val="00BF7A9E"/>
    <w:rsid w:val="00BF7CDD"/>
    <w:rsid w:val="00BF7D43"/>
    <w:rsid w:val="00BF7DE5"/>
    <w:rsid w:val="00BF7DF5"/>
    <w:rsid w:val="00BF7EA6"/>
    <w:rsid w:val="00BF7F8E"/>
    <w:rsid w:val="00C0000B"/>
    <w:rsid w:val="00C0046D"/>
    <w:rsid w:val="00C004B1"/>
    <w:rsid w:val="00C004E9"/>
    <w:rsid w:val="00C00722"/>
    <w:rsid w:val="00C0079F"/>
    <w:rsid w:val="00C0083F"/>
    <w:rsid w:val="00C00F1A"/>
    <w:rsid w:val="00C00F30"/>
    <w:rsid w:val="00C00FC6"/>
    <w:rsid w:val="00C010A3"/>
    <w:rsid w:val="00C010F5"/>
    <w:rsid w:val="00C01330"/>
    <w:rsid w:val="00C01360"/>
    <w:rsid w:val="00C0142E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CC7"/>
    <w:rsid w:val="00C01DFD"/>
    <w:rsid w:val="00C02192"/>
    <w:rsid w:val="00C0240A"/>
    <w:rsid w:val="00C02519"/>
    <w:rsid w:val="00C02717"/>
    <w:rsid w:val="00C0279C"/>
    <w:rsid w:val="00C02946"/>
    <w:rsid w:val="00C02AB2"/>
    <w:rsid w:val="00C02C34"/>
    <w:rsid w:val="00C02CDE"/>
    <w:rsid w:val="00C02D64"/>
    <w:rsid w:val="00C02DAB"/>
    <w:rsid w:val="00C02E93"/>
    <w:rsid w:val="00C02ED7"/>
    <w:rsid w:val="00C02F50"/>
    <w:rsid w:val="00C03175"/>
    <w:rsid w:val="00C03206"/>
    <w:rsid w:val="00C0328F"/>
    <w:rsid w:val="00C0359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5AE"/>
    <w:rsid w:val="00C046D3"/>
    <w:rsid w:val="00C048E6"/>
    <w:rsid w:val="00C04C6C"/>
    <w:rsid w:val="00C04CFA"/>
    <w:rsid w:val="00C04D92"/>
    <w:rsid w:val="00C04ED6"/>
    <w:rsid w:val="00C04EF2"/>
    <w:rsid w:val="00C0507B"/>
    <w:rsid w:val="00C05127"/>
    <w:rsid w:val="00C054AD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69"/>
    <w:rsid w:val="00C06E87"/>
    <w:rsid w:val="00C06F8C"/>
    <w:rsid w:val="00C0700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D"/>
    <w:rsid w:val="00C10599"/>
    <w:rsid w:val="00C106DF"/>
    <w:rsid w:val="00C10789"/>
    <w:rsid w:val="00C109E4"/>
    <w:rsid w:val="00C10A92"/>
    <w:rsid w:val="00C10AC5"/>
    <w:rsid w:val="00C10B7A"/>
    <w:rsid w:val="00C10E5D"/>
    <w:rsid w:val="00C10EC1"/>
    <w:rsid w:val="00C10F46"/>
    <w:rsid w:val="00C110D0"/>
    <w:rsid w:val="00C1113F"/>
    <w:rsid w:val="00C1114F"/>
    <w:rsid w:val="00C11183"/>
    <w:rsid w:val="00C11197"/>
    <w:rsid w:val="00C111D8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EC4"/>
    <w:rsid w:val="00C11FE5"/>
    <w:rsid w:val="00C11FF6"/>
    <w:rsid w:val="00C12011"/>
    <w:rsid w:val="00C12068"/>
    <w:rsid w:val="00C12432"/>
    <w:rsid w:val="00C12503"/>
    <w:rsid w:val="00C12778"/>
    <w:rsid w:val="00C127CB"/>
    <w:rsid w:val="00C12958"/>
    <w:rsid w:val="00C129E7"/>
    <w:rsid w:val="00C12CA1"/>
    <w:rsid w:val="00C12D03"/>
    <w:rsid w:val="00C12EB5"/>
    <w:rsid w:val="00C1308C"/>
    <w:rsid w:val="00C130C1"/>
    <w:rsid w:val="00C131BE"/>
    <w:rsid w:val="00C1328A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5E0"/>
    <w:rsid w:val="00C14628"/>
    <w:rsid w:val="00C14691"/>
    <w:rsid w:val="00C1474B"/>
    <w:rsid w:val="00C148F9"/>
    <w:rsid w:val="00C14B39"/>
    <w:rsid w:val="00C14C24"/>
    <w:rsid w:val="00C14C3F"/>
    <w:rsid w:val="00C14EF8"/>
    <w:rsid w:val="00C14F9D"/>
    <w:rsid w:val="00C1503D"/>
    <w:rsid w:val="00C15135"/>
    <w:rsid w:val="00C15191"/>
    <w:rsid w:val="00C1527F"/>
    <w:rsid w:val="00C15717"/>
    <w:rsid w:val="00C159ED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6FF"/>
    <w:rsid w:val="00C17864"/>
    <w:rsid w:val="00C1787C"/>
    <w:rsid w:val="00C17886"/>
    <w:rsid w:val="00C179A0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621"/>
    <w:rsid w:val="00C21644"/>
    <w:rsid w:val="00C216C2"/>
    <w:rsid w:val="00C217D3"/>
    <w:rsid w:val="00C218B9"/>
    <w:rsid w:val="00C219A7"/>
    <w:rsid w:val="00C21A0B"/>
    <w:rsid w:val="00C21D83"/>
    <w:rsid w:val="00C2204C"/>
    <w:rsid w:val="00C2221E"/>
    <w:rsid w:val="00C2225C"/>
    <w:rsid w:val="00C226CE"/>
    <w:rsid w:val="00C2273C"/>
    <w:rsid w:val="00C227C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789"/>
    <w:rsid w:val="00C2478B"/>
    <w:rsid w:val="00C249B8"/>
    <w:rsid w:val="00C24CCF"/>
    <w:rsid w:val="00C24CE2"/>
    <w:rsid w:val="00C24EE5"/>
    <w:rsid w:val="00C24FC7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727"/>
    <w:rsid w:val="00C26740"/>
    <w:rsid w:val="00C26871"/>
    <w:rsid w:val="00C2691D"/>
    <w:rsid w:val="00C2695A"/>
    <w:rsid w:val="00C26E03"/>
    <w:rsid w:val="00C26E11"/>
    <w:rsid w:val="00C26E15"/>
    <w:rsid w:val="00C26E31"/>
    <w:rsid w:val="00C26E48"/>
    <w:rsid w:val="00C26EB2"/>
    <w:rsid w:val="00C26EC9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9D7"/>
    <w:rsid w:val="00C27A1D"/>
    <w:rsid w:val="00C27AB9"/>
    <w:rsid w:val="00C27BBC"/>
    <w:rsid w:val="00C27E49"/>
    <w:rsid w:val="00C3008D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85D"/>
    <w:rsid w:val="00C319A2"/>
    <w:rsid w:val="00C31A31"/>
    <w:rsid w:val="00C31B27"/>
    <w:rsid w:val="00C31C9E"/>
    <w:rsid w:val="00C31D71"/>
    <w:rsid w:val="00C31E03"/>
    <w:rsid w:val="00C31E26"/>
    <w:rsid w:val="00C3208A"/>
    <w:rsid w:val="00C3237C"/>
    <w:rsid w:val="00C3272F"/>
    <w:rsid w:val="00C328D8"/>
    <w:rsid w:val="00C328DF"/>
    <w:rsid w:val="00C32B38"/>
    <w:rsid w:val="00C32B3D"/>
    <w:rsid w:val="00C32BB7"/>
    <w:rsid w:val="00C32CCE"/>
    <w:rsid w:val="00C33106"/>
    <w:rsid w:val="00C332B0"/>
    <w:rsid w:val="00C33482"/>
    <w:rsid w:val="00C3354C"/>
    <w:rsid w:val="00C335C2"/>
    <w:rsid w:val="00C336D5"/>
    <w:rsid w:val="00C337EC"/>
    <w:rsid w:val="00C339DE"/>
    <w:rsid w:val="00C33AA7"/>
    <w:rsid w:val="00C33DCE"/>
    <w:rsid w:val="00C33E53"/>
    <w:rsid w:val="00C340C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ED1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818"/>
    <w:rsid w:val="00C35916"/>
    <w:rsid w:val="00C35AAB"/>
    <w:rsid w:val="00C35B23"/>
    <w:rsid w:val="00C35D6A"/>
    <w:rsid w:val="00C35DD7"/>
    <w:rsid w:val="00C35E58"/>
    <w:rsid w:val="00C36050"/>
    <w:rsid w:val="00C3606E"/>
    <w:rsid w:val="00C3610D"/>
    <w:rsid w:val="00C361B0"/>
    <w:rsid w:val="00C36316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7F8"/>
    <w:rsid w:val="00C378C9"/>
    <w:rsid w:val="00C379BE"/>
    <w:rsid w:val="00C37B39"/>
    <w:rsid w:val="00C37D37"/>
    <w:rsid w:val="00C37E4F"/>
    <w:rsid w:val="00C37F34"/>
    <w:rsid w:val="00C37F8D"/>
    <w:rsid w:val="00C4018E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D4"/>
    <w:rsid w:val="00C4100D"/>
    <w:rsid w:val="00C41057"/>
    <w:rsid w:val="00C411E2"/>
    <w:rsid w:val="00C413A6"/>
    <w:rsid w:val="00C4163F"/>
    <w:rsid w:val="00C41694"/>
    <w:rsid w:val="00C4172D"/>
    <w:rsid w:val="00C41B0A"/>
    <w:rsid w:val="00C41B83"/>
    <w:rsid w:val="00C41BE5"/>
    <w:rsid w:val="00C41E8D"/>
    <w:rsid w:val="00C42000"/>
    <w:rsid w:val="00C42130"/>
    <w:rsid w:val="00C4220B"/>
    <w:rsid w:val="00C4228E"/>
    <w:rsid w:val="00C42552"/>
    <w:rsid w:val="00C42784"/>
    <w:rsid w:val="00C42972"/>
    <w:rsid w:val="00C429E1"/>
    <w:rsid w:val="00C429FD"/>
    <w:rsid w:val="00C42B84"/>
    <w:rsid w:val="00C42C2D"/>
    <w:rsid w:val="00C42DBB"/>
    <w:rsid w:val="00C42ED5"/>
    <w:rsid w:val="00C42F96"/>
    <w:rsid w:val="00C42FC9"/>
    <w:rsid w:val="00C4325B"/>
    <w:rsid w:val="00C43272"/>
    <w:rsid w:val="00C437C1"/>
    <w:rsid w:val="00C439F0"/>
    <w:rsid w:val="00C43A28"/>
    <w:rsid w:val="00C43B5F"/>
    <w:rsid w:val="00C43C24"/>
    <w:rsid w:val="00C43CE7"/>
    <w:rsid w:val="00C440BE"/>
    <w:rsid w:val="00C44189"/>
    <w:rsid w:val="00C441A1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6C8"/>
    <w:rsid w:val="00C4587D"/>
    <w:rsid w:val="00C458B1"/>
    <w:rsid w:val="00C458F9"/>
    <w:rsid w:val="00C45B23"/>
    <w:rsid w:val="00C45C66"/>
    <w:rsid w:val="00C45DBA"/>
    <w:rsid w:val="00C45DF6"/>
    <w:rsid w:val="00C45E56"/>
    <w:rsid w:val="00C45F08"/>
    <w:rsid w:val="00C463D3"/>
    <w:rsid w:val="00C464A3"/>
    <w:rsid w:val="00C46C47"/>
    <w:rsid w:val="00C46E71"/>
    <w:rsid w:val="00C46EB5"/>
    <w:rsid w:val="00C470AA"/>
    <w:rsid w:val="00C471CD"/>
    <w:rsid w:val="00C4736E"/>
    <w:rsid w:val="00C474FC"/>
    <w:rsid w:val="00C47520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CE"/>
    <w:rsid w:val="00C50C36"/>
    <w:rsid w:val="00C50D46"/>
    <w:rsid w:val="00C50DFB"/>
    <w:rsid w:val="00C51114"/>
    <w:rsid w:val="00C511CF"/>
    <w:rsid w:val="00C5123E"/>
    <w:rsid w:val="00C51354"/>
    <w:rsid w:val="00C51479"/>
    <w:rsid w:val="00C5152B"/>
    <w:rsid w:val="00C51696"/>
    <w:rsid w:val="00C516F1"/>
    <w:rsid w:val="00C517D4"/>
    <w:rsid w:val="00C519C8"/>
    <w:rsid w:val="00C51A61"/>
    <w:rsid w:val="00C51C18"/>
    <w:rsid w:val="00C51C3C"/>
    <w:rsid w:val="00C51D11"/>
    <w:rsid w:val="00C51D30"/>
    <w:rsid w:val="00C51E57"/>
    <w:rsid w:val="00C51E7F"/>
    <w:rsid w:val="00C51EBF"/>
    <w:rsid w:val="00C51F21"/>
    <w:rsid w:val="00C51F22"/>
    <w:rsid w:val="00C51FC9"/>
    <w:rsid w:val="00C521CD"/>
    <w:rsid w:val="00C52299"/>
    <w:rsid w:val="00C522F2"/>
    <w:rsid w:val="00C5257E"/>
    <w:rsid w:val="00C527B5"/>
    <w:rsid w:val="00C527D8"/>
    <w:rsid w:val="00C5289A"/>
    <w:rsid w:val="00C52B24"/>
    <w:rsid w:val="00C52B29"/>
    <w:rsid w:val="00C52B9B"/>
    <w:rsid w:val="00C52CBE"/>
    <w:rsid w:val="00C52D0D"/>
    <w:rsid w:val="00C52F5E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E22"/>
    <w:rsid w:val="00C54170"/>
    <w:rsid w:val="00C542F9"/>
    <w:rsid w:val="00C5473F"/>
    <w:rsid w:val="00C547B0"/>
    <w:rsid w:val="00C5494A"/>
    <w:rsid w:val="00C54963"/>
    <w:rsid w:val="00C54BB3"/>
    <w:rsid w:val="00C54BDC"/>
    <w:rsid w:val="00C54C02"/>
    <w:rsid w:val="00C54C14"/>
    <w:rsid w:val="00C54C62"/>
    <w:rsid w:val="00C54CBD"/>
    <w:rsid w:val="00C54CDD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7C6"/>
    <w:rsid w:val="00C56918"/>
    <w:rsid w:val="00C569CA"/>
    <w:rsid w:val="00C569D6"/>
    <w:rsid w:val="00C56C35"/>
    <w:rsid w:val="00C56DEC"/>
    <w:rsid w:val="00C56F6B"/>
    <w:rsid w:val="00C5733A"/>
    <w:rsid w:val="00C574B0"/>
    <w:rsid w:val="00C574FB"/>
    <w:rsid w:val="00C57598"/>
    <w:rsid w:val="00C577A9"/>
    <w:rsid w:val="00C57930"/>
    <w:rsid w:val="00C57996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59B"/>
    <w:rsid w:val="00C60708"/>
    <w:rsid w:val="00C60931"/>
    <w:rsid w:val="00C60A52"/>
    <w:rsid w:val="00C60B8C"/>
    <w:rsid w:val="00C60DC4"/>
    <w:rsid w:val="00C60EC1"/>
    <w:rsid w:val="00C60F87"/>
    <w:rsid w:val="00C6114F"/>
    <w:rsid w:val="00C611EE"/>
    <w:rsid w:val="00C61325"/>
    <w:rsid w:val="00C613E1"/>
    <w:rsid w:val="00C61805"/>
    <w:rsid w:val="00C619CD"/>
    <w:rsid w:val="00C61B5A"/>
    <w:rsid w:val="00C61BF1"/>
    <w:rsid w:val="00C61CAB"/>
    <w:rsid w:val="00C61D30"/>
    <w:rsid w:val="00C61EE5"/>
    <w:rsid w:val="00C62027"/>
    <w:rsid w:val="00C6202A"/>
    <w:rsid w:val="00C620E6"/>
    <w:rsid w:val="00C621E4"/>
    <w:rsid w:val="00C62795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9A1"/>
    <w:rsid w:val="00C63C4D"/>
    <w:rsid w:val="00C63EE9"/>
    <w:rsid w:val="00C6400F"/>
    <w:rsid w:val="00C641C0"/>
    <w:rsid w:val="00C6466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5F80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42"/>
    <w:rsid w:val="00C66BED"/>
    <w:rsid w:val="00C66C34"/>
    <w:rsid w:val="00C66C5F"/>
    <w:rsid w:val="00C66E17"/>
    <w:rsid w:val="00C66EC9"/>
    <w:rsid w:val="00C67174"/>
    <w:rsid w:val="00C671DB"/>
    <w:rsid w:val="00C67222"/>
    <w:rsid w:val="00C67225"/>
    <w:rsid w:val="00C674BE"/>
    <w:rsid w:val="00C6750C"/>
    <w:rsid w:val="00C6774C"/>
    <w:rsid w:val="00C6780A"/>
    <w:rsid w:val="00C67A6F"/>
    <w:rsid w:val="00C67B23"/>
    <w:rsid w:val="00C67E65"/>
    <w:rsid w:val="00C67F34"/>
    <w:rsid w:val="00C701BA"/>
    <w:rsid w:val="00C7021E"/>
    <w:rsid w:val="00C7023D"/>
    <w:rsid w:val="00C70293"/>
    <w:rsid w:val="00C7040D"/>
    <w:rsid w:val="00C706E1"/>
    <w:rsid w:val="00C707E7"/>
    <w:rsid w:val="00C70AFA"/>
    <w:rsid w:val="00C70B1D"/>
    <w:rsid w:val="00C70B8C"/>
    <w:rsid w:val="00C70C67"/>
    <w:rsid w:val="00C710DF"/>
    <w:rsid w:val="00C71198"/>
    <w:rsid w:val="00C71327"/>
    <w:rsid w:val="00C71468"/>
    <w:rsid w:val="00C714B3"/>
    <w:rsid w:val="00C714C9"/>
    <w:rsid w:val="00C71867"/>
    <w:rsid w:val="00C718B6"/>
    <w:rsid w:val="00C7196E"/>
    <w:rsid w:val="00C719AD"/>
    <w:rsid w:val="00C71A3C"/>
    <w:rsid w:val="00C71B53"/>
    <w:rsid w:val="00C71EB8"/>
    <w:rsid w:val="00C722FB"/>
    <w:rsid w:val="00C723AF"/>
    <w:rsid w:val="00C723CA"/>
    <w:rsid w:val="00C72411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81D"/>
    <w:rsid w:val="00C74859"/>
    <w:rsid w:val="00C748E2"/>
    <w:rsid w:val="00C749D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C9D"/>
    <w:rsid w:val="00C763F0"/>
    <w:rsid w:val="00C7646E"/>
    <w:rsid w:val="00C76670"/>
    <w:rsid w:val="00C7676D"/>
    <w:rsid w:val="00C767D6"/>
    <w:rsid w:val="00C76952"/>
    <w:rsid w:val="00C76A1B"/>
    <w:rsid w:val="00C76A5B"/>
    <w:rsid w:val="00C77119"/>
    <w:rsid w:val="00C77138"/>
    <w:rsid w:val="00C7731D"/>
    <w:rsid w:val="00C7796F"/>
    <w:rsid w:val="00C7799E"/>
    <w:rsid w:val="00C77E96"/>
    <w:rsid w:val="00C77F40"/>
    <w:rsid w:val="00C77F65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38C"/>
    <w:rsid w:val="00C83662"/>
    <w:rsid w:val="00C83919"/>
    <w:rsid w:val="00C8395C"/>
    <w:rsid w:val="00C83B4C"/>
    <w:rsid w:val="00C83D50"/>
    <w:rsid w:val="00C84231"/>
    <w:rsid w:val="00C847C8"/>
    <w:rsid w:val="00C84C82"/>
    <w:rsid w:val="00C84D5A"/>
    <w:rsid w:val="00C84DCB"/>
    <w:rsid w:val="00C8500C"/>
    <w:rsid w:val="00C85034"/>
    <w:rsid w:val="00C85318"/>
    <w:rsid w:val="00C8534D"/>
    <w:rsid w:val="00C856F1"/>
    <w:rsid w:val="00C858C5"/>
    <w:rsid w:val="00C85904"/>
    <w:rsid w:val="00C85EEE"/>
    <w:rsid w:val="00C85F12"/>
    <w:rsid w:val="00C86379"/>
    <w:rsid w:val="00C864DB"/>
    <w:rsid w:val="00C8669B"/>
    <w:rsid w:val="00C866E0"/>
    <w:rsid w:val="00C86975"/>
    <w:rsid w:val="00C86BB2"/>
    <w:rsid w:val="00C86CB0"/>
    <w:rsid w:val="00C86CEF"/>
    <w:rsid w:val="00C86E50"/>
    <w:rsid w:val="00C86E5C"/>
    <w:rsid w:val="00C86FE5"/>
    <w:rsid w:val="00C870BA"/>
    <w:rsid w:val="00C87290"/>
    <w:rsid w:val="00C872B6"/>
    <w:rsid w:val="00C8733E"/>
    <w:rsid w:val="00C875C4"/>
    <w:rsid w:val="00C8781D"/>
    <w:rsid w:val="00C87883"/>
    <w:rsid w:val="00C878DC"/>
    <w:rsid w:val="00C878E9"/>
    <w:rsid w:val="00C87A02"/>
    <w:rsid w:val="00C87A9C"/>
    <w:rsid w:val="00C87AF9"/>
    <w:rsid w:val="00C87B57"/>
    <w:rsid w:val="00C87C9A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0FE5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DA"/>
    <w:rsid w:val="00C92E0B"/>
    <w:rsid w:val="00C93123"/>
    <w:rsid w:val="00C9318C"/>
    <w:rsid w:val="00C931F7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D1A"/>
    <w:rsid w:val="00C93D2E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91"/>
    <w:rsid w:val="00C94E45"/>
    <w:rsid w:val="00C95080"/>
    <w:rsid w:val="00C950C1"/>
    <w:rsid w:val="00C951D3"/>
    <w:rsid w:val="00C95300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A90"/>
    <w:rsid w:val="00C95C34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C73"/>
    <w:rsid w:val="00CA1F5C"/>
    <w:rsid w:val="00CA1F81"/>
    <w:rsid w:val="00CA21C0"/>
    <w:rsid w:val="00CA25B0"/>
    <w:rsid w:val="00CA276F"/>
    <w:rsid w:val="00CA2839"/>
    <w:rsid w:val="00CA2919"/>
    <w:rsid w:val="00CA2BA8"/>
    <w:rsid w:val="00CA2C56"/>
    <w:rsid w:val="00CA2E0F"/>
    <w:rsid w:val="00CA3079"/>
    <w:rsid w:val="00CA3477"/>
    <w:rsid w:val="00CA3583"/>
    <w:rsid w:val="00CA35F7"/>
    <w:rsid w:val="00CA3ECF"/>
    <w:rsid w:val="00CA3FB6"/>
    <w:rsid w:val="00CA40AE"/>
    <w:rsid w:val="00CA40CE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0F9"/>
    <w:rsid w:val="00CA6164"/>
    <w:rsid w:val="00CA62B6"/>
    <w:rsid w:val="00CA6391"/>
    <w:rsid w:val="00CA67E8"/>
    <w:rsid w:val="00CA693A"/>
    <w:rsid w:val="00CA6AAF"/>
    <w:rsid w:val="00CA73BB"/>
    <w:rsid w:val="00CA744B"/>
    <w:rsid w:val="00CA7673"/>
    <w:rsid w:val="00CA7692"/>
    <w:rsid w:val="00CA78C0"/>
    <w:rsid w:val="00CA7CAC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37"/>
    <w:rsid w:val="00CB399E"/>
    <w:rsid w:val="00CB39EB"/>
    <w:rsid w:val="00CB3D94"/>
    <w:rsid w:val="00CB3EDD"/>
    <w:rsid w:val="00CB41E7"/>
    <w:rsid w:val="00CB449C"/>
    <w:rsid w:val="00CB44AD"/>
    <w:rsid w:val="00CB4547"/>
    <w:rsid w:val="00CB471A"/>
    <w:rsid w:val="00CB480A"/>
    <w:rsid w:val="00CB4942"/>
    <w:rsid w:val="00CB4A97"/>
    <w:rsid w:val="00CB4CC4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5AF"/>
    <w:rsid w:val="00CB6618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B1"/>
    <w:rsid w:val="00CB7C60"/>
    <w:rsid w:val="00CB7E1F"/>
    <w:rsid w:val="00CB7F5F"/>
    <w:rsid w:val="00CC00B7"/>
    <w:rsid w:val="00CC0328"/>
    <w:rsid w:val="00CC034B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B11"/>
    <w:rsid w:val="00CC1CB3"/>
    <w:rsid w:val="00CC1D2E"/>
    <w:rsid w:val="00CC1E34"/>
    <w:rsid w:val="00CC1E3E"/>
    <w:rsid w:val="00CC1E40"/>
    <w:rsid w:val="00CC207B"/>
    <w:rsid w:val="00CC20EA"/>
    <w:rsid w:val="00CC217D"/>
    <w:rsid w:val="00CC26CA"/>
    <w:rsid w:val="00CC2772"/>
    <w:rsid w:val="00CC27F5"/>
    <w:rsid w:val="00CC2842"/>
    <w:rsid w:val="00CC28ED"/>
    <w:rsid w:val="00CC2977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601"/>
    <w:rsid w:val="00CC3671"/>
    <w:rsid w:val="00CC3728"/>
    <w:rsid w:val="00CC3748"/>
    <w:rsid w:val="00CC3C37"/>
    <w:rsid w:val="00CC3D8D"/>
    <w:rsid w:val="00CC3DF5"/>
    <w:rsid w:val="00CC3E8C"/>
    <w:rsid w:val="00CC3F85"/>
    <w:rsid w:val="00CC400F"/>
    <w:rsid w:val="00CC4088"/>
    <w:rsid w:val="00CC42A4"/>
    <w:rsid w:val="00CC4365"/>
    <w:rsid w:val="00CC4471"/>
    <w:rsid w:val="00CC4496"/>
    <w:rsid w:val="00CC44CF"/>
    <w:rsid w:val="00CC47D4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62"/>
    <w:rsid w:val="00CC556B"/>
    <w:rsid w:val="00CC569D"/>
    <w:rsid w:val="00CC57AE"/>
    <w:rsid w:val="00CC5998"/>
    <w:rsid w:val="00CC5F41"/>
    <w:rsid w:val="00CC606C"/>
    <w:rsid w:val="00CC611D"/>
    <w:rsid w:val="00CC620F"/>
    <w:rsid w:val="00CC6250"/>
    <w:rsid w:val="00CC6381"/>
    <w:rsid w:val="00CC6582"/>
    <w:rsid w:val="00CC6AF4"/>
    <w:rsid w:val="00CC6D36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818"/>
    <w:rsid w:val="00CD283A"/>
    <w:rsid w:val="00CD2B65"/>
    <w:rsid w:val="00CD2BE2"/>
    <w:rsid w:val="00CD2D74"/>
    <w:rsid w:val="00CD2D75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4FD"/>
    <w:rsid w:val="00CD56D5"/>
    <w:rsid w:val="00CD594F"/>
    <w:rsid w:val="00CD5996"/>
    <w:rsid w:val="00CD5ADA"/>
    <w:rsid w:val="00CD5C01"/>
    <w:rsid w:val="00CD5C02"/>
    <w:rsid w:val="00CD5C6A"/>
    <w:rsid w:val="00CD5CD8"/>
    <w:rsid w:val="00CD5F11"/>
    <w:rsid w:val="00CD5F80"/>
    <w:rsid w:val="00CD5FA4"/>
    <w:rsid w:val="00CD6072"/>
    <w:rsid w:val="00CD60B1"/>
    <w:rsid w:val="00CD61E3"/>
    <w:rsid w:val="00CD6337"/>
    <w:rsid w:val="00CD659D"/>
    <w:rsid w:val="00CD66CD"/>
    <w:rsid w:val="00CD6823"/>
    <w:rsid w:val="00CD6D63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CCC"/>
    <w:rsid w:val="00CE1D42"/>
    <w:rsid w:val="00CE1E73"/>
    <w:rsid w:val="00CE205B"/>
    <w:rsid w:val="00CE2078"/>
    <w:rsid w:val="00CE2357"/>
    <w:rsid w:val="00CE235F"/>
    <w:rsid w:val="00CE23EF"/>
    <w:rsid w:val="00CE253D"/>
    <w:rsid w:val="00CE26D8"/>
    <w:rsid w:val="00CE281B"/>
    <w:rsid w:val="00CE2888"/>
    <w:rsid w:val="00CE2C60"/>
    <w:rsid w:val="00CE2E94"/>
    <w:rsid w:val="00CE3178"/>
    <w:rsid w:val="00CE3257"/>
    <w:rsid w:val="00CE34D5"/>
    <w:rsid w:val="00CE35ED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41F3"/>
    <w:rsid w:val="00CE4257"/>
    <w:rsid w:val="00CE465E"/>
    <w:rsid w:val="00CE46A7"/>
    <w:rsid w:val="00CE48B8"/>
    <w:rsid w:val="00CE4B69"/>
    <w:rsid w:val="00CE4EB7"/>
    <w:rsid w:val="00CE5149"/>
    <w:rsid w:val="00CE5386"/>
    <w:rsid w:val="00CE53F0"/>
    <w:rsid w:val="00CE55E6"/>
    <w:rsid w:val="00CE5610"/>
    <w:rsid w:val="00CE5672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5FE"/>
    <w:rsid w:val="00CE762B"/>
    <w:rsid w:val="00CE76BD"/>
    <w:rsid w:val="00CE76EF"/>
    <w:rsid w:val="00CE781A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98"/>
    <w:rsid w:val="00CF310A"/>
    <w:rsid w:val="00CF3198"/>
    <w:rsid w:val="00CF33BA"/>
    <w:rsid w:val="00CF39FF"/>
    <w:rsid w:val="00CF3A12"/>
    <w:rsid w:val="00CF3B44"/>
    <w:rsid w:val="00CF3C27"/>
    <w:rsid w:val="00CF3DA2"/>
    <w:rsid w:val="00CF3DFA"/>
    <w:rsid w:val="00CF3E2B"/>
    <w:rsid w:val="00CF3F01"/>
    <w:rsid w:val="00CF4050"/>
    <w:rsid w:val="00CF413B"/>
    <w:rsid w:val="00CF41AE"/>
    <w:rsid w:val="00CF432E"/>
    <w:rsid w:val="00CF4337"/>
    <w:rsid w:val="00CF444B"/>
    <w:rsid w:val="00CF48C8"/>
    <w:rsid w:val="00CF495B"/>
    <w:rsid w:val="00CF4A15"/>
    <w:rsid w:val="00CF4B73"/>
    <w:rsid w:val="00CF4E06"/>
    <w:rsid w:val="00CF4E39"/>
    <w:rsid w:val="00CF4F02"/>
    <w:rsid w:val="00CF4F88"/>
    <w:rsid w:val="00CF528D"/>
    <w:rsid w:val="00CF52E1"/>
    <w:rsid w:val="00CF533B"/>
    <w:rsid w:val="00CF57C7"/>
    <w:rsid w:val="00CF57EB"/>
    <w:rsid w:val="00CF58ED"/>
    <w:rsid w:val="00CF5927"/>
    <w:rsid w:val="00CF5A45"/>
    <w:rsid w:val="00CF5B47"/>
    <w:rsid w:val="00CF5BAE"/>
    <w:rsid w:val="00CF5E4B"/>
    <w:rsid w:val="00CF5EE9"/>
    <w:rsid w:val="00CF610C"/>
    <w:rsid w:val="00CF61A3"/>
    <w:rsid w:val="00CF657B"/>
    <w:rsid w:val="00CF66DE"/>
    <w:rsid w:val="00CF66FE"/>
    <w:rsid w:val="00CF672D"/>
    <w:rsid w:val="00CF6834"/>
    <w:rsid w:val="00CF6848"/>
    <w:rsid w:val="00CF687E"/>
    <w:rsid w:val="00CF68AA"/>
    <w:rsid w:val="00CF69AE"/>
    <w:rsid w:val="00CF6A23"/>
    <w:rsid w:val="00CF6A90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F6"/>
    <w:rsid w:val="00CF761D"/>
    <w:rsid w:val="00CF76AE"/>
    <w:rsid w:val="00CF79B4"/>
    <w:rsid w:val="00CF7B14"/>
    <w:rsid w:val="00CF7BD6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7A5"/>
    <w:rsid w:val="00D007F8"/>
    <w:rsid w:val="00D00B22"/>
    <w:rsid w:val="00D00E46"/>
    <w:rsid w:val="00D00E9D"/>
    <w:rsid w:val="00D00EA1"/>
    <w:rsid w:val="00D00ED2"/>
    <w:rsid w:val="00D00F22"/>
    <w:rsid w:val="00D00FCA"/>
    <w:rsid w:val="00D01373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300"/>
    <w:rsid w:val="00D02369"/>
    <w:rsid w:val="00D02437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310"/>
    <w:rsid w:val="00D03D57"/>
    <w:rsid w:val="00D03D96"/>
    <w:rsid w:val="00D03F1C"/>
    <w:rsid w:val="00D04036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B14"/>
    <w:rsid w:val="00D06B22"/>
    <w:rsid w:val="00D06BFF"/>
    <w:rsid w:val="00D06DED"/>
    <w:rsid w:val="00D06EAC"/>
    <w:rsid w:val="00D06FA1"/>
    <w:rsid w:val="00D070AD"/>
    <w:rsid w:val="00D07230"/>
    <w:rsid w:val="00D07290"/>
    <w:rsid w:val="00D073D1"/>
    <w:rsid w:val="00D07462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5F"/>
    <w:rsid w:val="00D07FA3"/>
    <w:rsid w:val="00D10137"/>
    <w:rsid w:val="00D1023A"/>
    <w:rsid w:val="00D1046C"/>
    <w:rsid w:val="00D10776"/>
    <w:rsid w:val="00D107EF"/>
    <w:rsid w:val="00D10823"/>
    <w:rsid w:val="00D1093B"/>
    <w:rsid w:val="00D10941"/>
    <w:rsid w:val="00D11230"/>
    <w:rsid w:val="00D1138E"/>
    <w:rsid w:val="00D11467"/>
    <w:rsid w:val="00D114CB"/>
    <w:rsid w:val="00D11672"/>
    <w:rsid w:val="00D116A6"/>
    <w:rsid w:val="00D1182A"/>
    <w:rsid w:val="00D11873"/>
    <w:rsid w:val="00D11994"/>
    <w:rsid w:val="00D11A0C"/>
    <w:rsid w:val="00D11A68"/>
    <w:rsid w:val="00D11D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87"/>
    <w:rsid w:val="00D12B75"/>
    <w:rsid w:val="00D12C57"/>
    <w:rsid w:val="00D13019"/>
    <w:rsid w:val="00D13101"/>
    <w:rsid w:val="00D132A3"/>
    <w:rsid w:val="00D13313"/>
    <w:rsid w:val="00D13451"/>
    <w:rsid w:val="00D134F2"/>
    <w:rsid w:val="00D1363F"/>
    <w:rsid w:val="00D137BA"/>
    <w:rsid w:val="00D1381E"/>
    <w:rsid w:val="00D13820"/>
    <w:rsid w:val="00D13862"/>
    <w:rsid w:val="00D13880"/>
    <w:rsid w:val="00D13899"/>
    <w:rsid w:val="00D138C2"/>
    <w:rsid w:val="00D13BBC"/>
    <w:rsid w:val="00D13BD8"/>
    <w:rsid w:val="00D13BF8"/>
    <w:rsid w:val="00D13D4A"/>
    <w:rsid w:val="00D13F9F"/>
    <w:rsid w:val="00D14011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3A"/>
    <w:rsid w:val="00D14BAB"/>
    <w:rsid w:val="00D14E57"/>
    <w:rsid w:val="00D1503D"/>
    <w:rsid w:val="00D15130"/>
    <w:rsid w:val="00D1520C"/>
    <w:rsid w:val="00D1522F"/>
    <w:rsid w:val="00D15287"/>
    <w:rsid w:val="00D1552A"/>
    <w:rsid w:val="00D15715"/>
    <w:rsid w:val="00D157A7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DFC"/>
    <w:rsid w:val="00D17869"/>
    <w:rsid w:val="00D178EC"/>
    <w:rsid w:val="00D1792B"/>
    <w:rsid w:val="00D17995"/>
    <w:rsid w:val="00D17A64"/>
    <w:rsid w:val="00D17ED1"/>
    <w:rsid w:val="00D17F37"/>
    <w:rsid w:val="00D202D3"/>
    <w:rsid w:val="00D20315"/>
    <w:rsid w:val="00D20A03"/>
    <w:rsid w:val="00D20C5F"/>
    <w:rsid w:val="00D20E39"/>
    <w:rsid w:val="00D20EFE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E2"/>
    <w:rsid w:val="00D2411C"/>
    <w:rsid w:val="00D2447D"/>
    <w:rsid w:val="00D244D5"/>
    <w:rsid w:val="00D245A9"/>
    <w:rsid w:val="00D246D7"/>
    <w:rsid w:val="00D2477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2E"/>
    <w:rsid w:val="00D26BBD"/>
    <w:rsid w:val="00D26D14"/>
    <w:rsid w:val="00D26DBE"/>
    <w:rsid w:val="00D26F4E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373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9F"/>
    <w:rsid w:val="00D31BEA"/>
    <w:rsid w:val="00D31C49"/>
    <w:rsid w:val="00D31C85"/>
    <w:rsid w:val="00D31DED"/>
    <w:rsid w:val="00D320C8"/>
    <w:rsid w:val="00D321CD"/>
    <w:rsid w:val="00D32568"/>
    <w:rsid w:val="00D326E2"/>
    <w:rsid w:val="00D328AD"/>
    <w:rsid w:val="00D329A0"/>
    <w:rsid w:val="00D32CD3"/>
    <w:rsid w:val="00D32EEF"/>
    <w:rsid w:val="00D32EF5"/>
    <w:rsid w:val="00D331EE"/>
    <w:rsid w:val="00D332B2"/>
    <w:rsid w:val="00D33313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50F5"/>
    <w:rsid w:val="00D351BD"/>
    <w:rsid w:val="00D35261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64"/>
    <w:rsid w:val="00D3609F"/>
    <w:rsid w:val="00D3610A"/>
    <w:rsid w:val="00D36285"/>
    <w:rsid w:val="00D364C6"/>
    <w:rsid w:val="00D366C8"/>
    <w:rsid w:val="00D36740"/>
    <w:rsid w:val="00D368C6"/>
    <w:rsid w:val="00D369B2"/>
    <w:rsid w:val="00D36C8E"/>
    <w:rsid w:val="00D36D5A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652"/>
    <w:rsid w:val="00D40A95"/>
    <w:rsid w:val="00D40D79"/>
    <w:rsid w:val="00D40DC3"/>
    <w:rsid w:val="00D40DDD"/>
    <w:rsid w:val="00D40E25"/>
    <w:rsid w:val="00D40E78"/>
    <w:rsid w:val="00D40F5C"/>
    <w:rsid w:val="00D41009"/>
    <w:rsid w:val="00D41144"/>
    <w:rsid w:val="00D41296"/>
    <w:rsid w:val="00D41383"/>
    <w:rsid w:val="00D416D1"/>
    <w:rsid w:val="00D41901"/>
    <w:rsid w:val="00D41BA8"/>
    <w:rsid w:val="00D41C8F"/>
    <w:rsid w:val="00D41CD0"/>
    <w:rsid w:val="00D41E9B"/>
    <w:rsid w:val="00D420EC"/>
    <w:rsid w:val="00D421D9"/>
    <w:rsid w:val="00D42223"/>
    <w:rsid w:val="00D422E4"/>
    <w:rsid w:val="00D42377"/>
    <w:rsid w:val="00D4247E"/>
    <w:rsid w:val="00D424E7"/>
    <w:rsid w:val="00D424FC"/>
    <w:rsid w:val="00D429C6"/>
    <w:rsid w:val="00D42B71"/>
    <w:rsid w:val="00D42D5D"/>
    <w:rsid w:val="00D42D81"/>
    <w:rsid w:val="00D43204"/>
    <w:rsid w:val="00D4327D"/>
    <w:rsid w:val="00D432A2"/>
    <w:rsid w:val="00D43491"/>
    <w:rsid w:val="00D4363E"/>
    <w:rsid w:val="00D43888"/>
    <w:rsid w:val="00D438DD"/>
    <w:rsid w:val="00D43971"/>
    <w:rsid w:val="00D43BE6"/>
    <w:rsid w:val="00D43E86"/>
    <w:rsid w:val="00D44179"/>
    <w:rsid w:val="00D4429F"/>
    <w:rsid w:val="00D442FA"/>
    <w:rsid w:val="00D443BC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B68"/>
    <w:rsid w:val="00D45C3C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C7"/>
    <w:rsid w:val="00D46814"/>
    <w:rsid w:val="00D4688E"/>
    <w:rsid w:val="00D46939"/>
    <w:rsid w:val="00D469DC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98C"/>
    <w:rsid w:val="00D50A97"/>
    <w:rsid w:val="00D50C49"/>
    <w:rsid w:val="00D50C82"/>
    <w:rsid w:val="00D50D76"/>
    <w:rsid w:val="00D50E81"/>
    <w:rsid w:val="00D50F71"/>
    <w:rsid w:val="00D50F95"/>
    <w:rsid w:val="00D5102A"/>
    <w:rsid w:val="00D512D1"/>
    <w:rsid w:val="00D513D6"/>
    <w:rsid w:val="00D513F0"/>
    <w:rsid w:val="00D51565"/>
    <w:rsid w:val="00D5166F"/>
    <w:rsid w:val="00D516E2"/>
    <w:rsid w:val="00D51AAF"/>
    <w:rsid w:val="00D51B53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94"/>
    <w:rsid w:val="00D522ED"/>
    <w:rsid w:val="00D522F8"/>
    <w:rsid w:val="00D52400"/>
    <w:rsid w:val="00D52455"/>
    <w:rsid w:val="00D5246B"/>
    <w:rsid w:val="00D52486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7C"/>
    <w:rsid w:val="00D541DE"/>
    <w:rsid w:val="00D54325"/>
    <w:rsid w:val="00D54370"/>
    <w:rsid w:val="00D5438E"/>
    <w:rsid w:val="00D5449B"/>
    <w:rsid w:val="00D544E6"/>
    <w:rsid w:val="00D545AC"/>
    <w:rsid w:val="00D54700"/>
    <w:rsid w:val="00D5497B"/>
    <w:rsid w:val="00D54981"/>
    <w:rsid w:val="00D54B55"/>
    <w:rsid w:val="00D54BBA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9F8"/>
    <w:rsid w:val="00D55AEF"/>
    <w:rsid w:val="00D55B68"/>
    <w:rsid w:val="00D55BD5"/>
    <w:rsid w:val="00D55C37"/>
    <w:rsid w:val="00D560ED"/>
    <w:rsid w:val="00D56330"/>
    <w:rsid w:val="00D56347"/>
    <w:rsid w:val="00D56379"/>
    <w:rsid w:val="00D563C2"/>
    <w:rsid w:val="00D56810"/>
    <w:rsid w:val="00D56A29"/>
    <w:rsid w:val="00D56C31"/>
    <w:rsid w:val="00D56CBC"/>
    <w:rsid w:val="00D56D08"/>
    <w:rsid w:val="00D56D65"/>
    <w:rsid w:val="00D56E87"/>
    <w:rsid w:val="00D56EFB"/>
    <w:rsid w:val="00D572B2"/>
    <w:rsid w:val="00D578A9"/>
    <w:rsid w:val="00D5797B"/>
    <w:rsid w:val="00D57B79"/>
    <w:rsid w:val="00D57C17"/>
    <w:rsid w:val="00D57C20"/>
    <w:rsid w:val="00D57D73"/>
    <w:rsid w:val="00D57DE6"/>
    <w:rsid w:val="00D57F0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3D7"/>
    <w:rsid w:val="00D614B9"/>
    <w:rsid w:val="00D61697"/>
    <w:rsid w:val="00D6193A"/>
    <w:rsid w:val="00D61B9A"/>
    <w:rsid w:val="00D61DDD"/>
    <w:rsid w:val="00D61E86"/>
    <w:rsid w:val="00D620E6"/>
    <w:rsid w:val="00D6216E"/>
    <w:rsid w:val="00D62243"/>
    <w:rsid w:val="00D62338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486"/>
    <w:rsid w:val="00D63804"/>
    <w:rsid w:val="00D63811"/>
    <w:rsid w:val="00D63B1E"/>
    <w:rsid w:val="00D63BAD"/>
    <w:rsid w:val="00D63E26"/>
    <w:rsid w:val="00D63F33"/>
    <w:rsid w:val="00D6403B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4ECC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4ED"/>
    <w:rsid w:val="00D67657"/>
    <w:rsid w:val="00D676BF"/>
    <w:rsid w:val="00D67888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66F"/>
    <w:rsid w:val="00D70B5B"/>
    <w:rsid w:val="00D70DA1"/>
    <w:rsid w:val="00D70EA8"/>
    <w:rsid w:val="00D70EF1"/>
    <w:rsid w:val="00D70F5E"/>
    <w:rsid w:val="00D70F6A"/>
    <w:rsid w:val="00D70F87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2FDC"/>
    <w:rsid w:val="00D73089"/>
    <w:rsid w:val="00D73118"/>
    <w:rsid w:val="00D73268"/>
    <w:rsid w:val="00D73347"/>
    <w:rsid w:val="00D73370"/>
    <w:rsid w:val="00D734C0"/>
    <w:rsid w:val="00D73513"/>
    <w:rsid w:val="00D73582"/>
    <w:rsid w:val="00D7364D"/>
    <w:rsid w:val="00D7366D"/>
    <w:rsid w:val="00D73A3C"/>
    <w:rsid w:val="00D73A6B"/>
    <w:rsid w:val="00D73BD6"/>
    <w:rsid w:val="00D73D96"/>
    <w:rsid w:val="00D73DAD"/>
    <w:rsid w:val="00D73E0D"/>
    <w:rsid w:val="00D74054"/>
    <w:rsid w:val="00D740DB"/>
    <w:rsid w:val="00D7437D"/>
    <w:rsid w:val="00D743D7"/>
    <w:rsid w:val="00D74461"/>
    <w:rsid w:val="00D7466F"/>
    <w:rsid w:val="00D7476F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662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1C9"/>
    <w:rsid w:val="00D771DA"/>
    <w:rsid w:val="00D77494"/>
    <w:rsid w:val="00D7786E"/>
    <w:rsid w:val="00D7799F"/>
    <w:rsid w:val="00D77B0A"/>
    <w:rsid w:val="00D77D5F"/>
    <w:rsid w:val="00D77E0B"/>
    <w:rsid w:val="00D77E88"/>
    <w:rsid w:val="00D77E9F"/>
    <w:rsid w:val="00D800A1"/>
    <w:rsid w:val="00D800B4"/>
    <w:rsid w:val="00D800DF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E6C"/>
    <w:rsid w:val="00D82F7F"/>
    <w:rsid w:val="00D83024"/>
    <w:rsid w:val="00D83175"/>
    <w:rsid w:val="00D8321E"/>
    <w:rsid w:val="00D83401"/>
    <w:rsid w:val="00D834FB"/>
    <w:rsid w:val="00D83850"/>
    <w:rsid w:val="00D83876"/>
    <w:rsid w:val="00D83A02"/>
    <w:rsid w:val="00D83BC1"/>
    <w:rsid w:val="00D83BC3"/>
    <w:rsid w:val="00D83D7C"/>
    <w:rsid w:val="00D84268"/>
    <w:rsid w:val="00D84278"/>
    <w:rsid w:val="00D846C5"/>
    <w:rsid w:val="00D8472D"/>
    <w:rsid w:val="00D847C6"/>
    <w:rsid w:val="00D84982"/>
    <w:rsid w:val="00D84A27"/>
    <w:rsid w:val="00D84E19"/>
    <w:rsid w:val="00D84E4C"/>
    <w:rsid w:val="00D84F17"/>
    <w:rsid w:val="00D84F91"/>
    <w:rsid w:val="00D8537E"/>
    <w:rsid w:val="00D85387"/>
    <w:rsid w:val="00D855AF"/>
    <w:rsid w:val="00D8564C"/>
    <w:rsid w:val="00D85946"/>
    <w:rsid w:val="00D85B17"/>
    <w:rsid w:val="00D85B1C"/>
    <w:rsid w:val="00D85E35"/>
    <w:rsid w:val="00D861BF"/>
    <w:rsid w:val="00D862D4"/>
    <w:rsid w:val="00D86329"/>
    <w:rsid w:val="00D86561"/>
    <w:rsid w:val="00D8685A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3A"/>
    <w:rsid w:val="00D90419"/>
    <w:rsid w:val="00D90797"/>
    <w:rsid w:val="00D90BE4"/>
    <w:rsid w:val="00D90CDC"/>
    <w:rsid w:val="00D90FE0"/>
    <w:rsid w:val="00D91009"/>
    <w:rsid w:val="00D91115"/>
    <w:rsid w:val="00D911CD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17"/>
    <w:rsid w:val="00D929CE"/>
    <w:rsid w:val="00D92CBC"/>
    <w:rsid w:val="00D92FD3"/>
    <w:rsid w:val="00D931F2"/>
    <w:rsid w:val="00D933CB"/>
    <w:rsid w:val="00D9342C"/>
    <w:rsid w:val="00D9354A"/>
    <w:rsid w:val="00D938C1"/>
    <w:rsid w:val="00D938CE"/>
    <w:rsid w:val="00D93925"/>
    <w:rsid w:val="00D93D9E"/>
    <w:rsid w:val="00D93EF4"/>
    <w:rsid w:val="00D93FC3"/>
    <w:rsid w:val="00D93FF2"/>
    <w:rsid w:val="00D94001"/>
    <w:rsid w:val="00D94027"/>
    <w:rsid w:val="00D941CE"/>
    <w:rsid w:val="00D9425A"/>
    <w:rsid w:val="00D946CA"/>
    <w:rsid w:val="00D94832"/>
    <w:rsid w:val="00D94909"/>
    <w:rsid w:val="00D94BB0"/>
    <w:rsid w:val="00D94FF3"/>
    <w:rsid w:val="00D95121"/>
    <w:rsid w:val="00D9512C"/>
    <w:rsid w:val="00D95322"/>
    <w:rsid w:val="00D9544E"/>
    <w:rsid w:val="00D955B0"/>
    <w:rsid w:val="00D95717"/>
    <w:rsid w:val="00D957AC"/>
    <w:rsid w:val="00D957C0"/>
    <w:rsid w:val="00D9583C"/>
    <w:rsid w:val="00D95852"/>
    <w:rsid w:val="00D95B5D"/>
    <w:rsid w:val="00D95B5F"/>
    <w:rsid w:val="00D95BC2"/>
    <w:rsid w:val="00D95BFF"/>
    <w:rsid w:val="00D95C26"/>
    <w:rsid w:val="00D95D72"/>
    <w:rsid w:val="00D95E37"/>
    <w:rsid w:val="00D95F45"/>
    <w:rsid w:val="00D96451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1B"/>
    <w:rsid w:val="00D978DF"/>
    <w:rsid w:val="00D9790F"/>
    <w:rsid w:val="00D9793D"/>
    <w:rsid w:val="00D97C12"/>
    <w:rsid w:val="00D97CB2"/>
    <w:rsid w:val="00D97D08"/>
    <w:rsid w:val="00D97D4F"/>
    <w:rsid w:val="00D97E86"/>
    <w:rsid w:val="00D97F8C"/>
    <w:rsid w:val="00DA000D"/>
    <w:rsid w:val="00DA0060"/>
    <w:rsid w:val="00DA00BA"/>
    <w:rsid w:val="00DA015E"/>
    <w:rsid w:val="00DA0213"/>
    <w:rsid w:val="00DA02EC"/>
    <w:rsid w:val="00DA05E4"/>
    <w:rsid w:val="00DA0646"/>
    <w:rsid w:val="00DA072A"/>
    <w:rsid w:val="00DA07AE"/>
    <w:rsid w:val="00DA091C"/>
    <w:rsid w:val="00DA09D3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B43"/>
    <w:rsid w:val="00DA3BDA"/>
    <w:rsid w:val="00DA3DE5"/>
    <w:rsid w:val="00DA3F00"/>
    <w:rsid w:val="00DA3F71"/>
    <w:rsid w:val="00DA43CA"/>
    <w:rsid w:val="00DA4562"/>
    <w:rsid w:val="00DA4609"/>
    <w:rsid w:val="00DA4753"/>
    <w:rsid w:val="00DA4907"/>
    <w:rsid w:val="00DA492A"/>
    <w:rsid w:val="00DA49D8"/>
    <w:rsid w:val="00DA4BB9"/>
    <w:rsid w:val="00DA4D4A"/>
    <w:rsid w:val="00DA5005"/>
    <w:rsid w:val="00DA5277"/>
    <w:rsid w:val="00DA5299"/>
    <w:rsid w:val="00DA537C"/>
    <w:rsid w:val="00DA5CA9"/>
    <w:rsid w:val="00DA5E7E"/>
    <w:rsid w:val="00DA6298"/>
    <w:rsid w:val="00DA6571"/>
    <w:rsid w:val="00DA6752"/>
    <w:rsid w:val="00DA6755"/>
    <w:rsid w:val="00DA6BE3"/>
    <w:rsid w:val="00DA6CE4"/>
    <w:rsid w:val="00DA6D9B"/>
    <w:rsid w:val="00DA714A"/>
    <w:rsid w:val="00DA71AF"/>
    <w:rsid w:val="00DA727D"/>
    <w:rsid w:val="00DA7305"/>
    <w:rsid w:val="00DA74CA"/>
    <w:rsid w:val="00DA7520"/>
    <w:rsid w:val="00DA76AC"/>
    <w:rsid w:val="00DA799E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3B1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FE"/>
    <w:rsid w:val="00DB12BF"/>
    <w:rsid w:val="00DB13F4"/>
    <w:rsid w:val="00DB144F"/>
    <w:rsid w:val="00DB1539"/>
    <w:rsid w:val="00DB1828"/>
    <w:rsid w:val="00DB19A9"/>
    <w:rsid w:val="00DB1DDB"/>
    <w:rsid w:val="00DB1F98"/>
    <w:rsid w:val="00DB1FD2"/>
    <w:rsid w:val="00DB201B"/>
    <w:rsid w:val="00DB212F"/>
    <w:rsid w:val="00DB2394"/>
    <w:rsid w:val="00DB24BE"/>
    <w:rsid w:val="00DB25F5"/>
    <w:rsid w:val="00DB27E1"/>
    <w:rsid w:val="00DB2AE4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5D4"/>
    <w:rsid w:val="00DB49BC"/>
    <w:rsid w:val="00DB4AF5"/>
    <w:rsid w:val="00DB4C22"/>
    <w:rsid w:val="00DB4CB3"/>
    <w:rsid w:val="00DB4D56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D6"/>
    <w:rsid w:val="00DB5DEB"/>
    <w:rsid w:val="00DB5EE5"/>
    <w:rsid w:val="00DB5F74"/>
    <w:rsid w:val="00DB6085"/>
    <w:rsid w:val="00DB6409"/>
    <w:rsid w:val="00DB6681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2B"/>
    <w:rsid w:val="00DC07EB"/>
    <w:rsid w:val="00DC0827"/>
    <w:rsid w:val="00DC08F8"/>
    <w:rsid w:val="00DC09B5"/>
    <w:rsid w:val="00DC0A0D"/>
    <w:rsid w:val="00DC0A3B"/>
    <w:rsid w:val="00DC0F93"/>
    <w:rsid w:val="00DC1119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B51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31A2"/>
    <w:rsid w:val="00DC3229"/>
    <w:rsid w:val="00DC3417"/>
    <w:rsid w:val="00DC34AE"/>
    <w:rsid w:val="00DC35D1"/>
    <w:rsid w:val="00DC366A"/>
    <w:rsid w:val="00DC3741"/>
    <w:rsid w:val="00DC37D7"/>
    <w:rsid w:val="00DC39AE"/>
    <w:rsid w:val="00DC3C1F"/>
    <w:rsid w:val="00DC3DE4"/>
    <w:rsid w:val="00DC41DC"/>
    <w:rsid w:val="00DC42A5"/>
    <w:rsid w:val="00DC4419"/>
    <w:rsid w:val="00DC4755"/>
    <w:rsid w:val="00DC47B9"/>
    <w:rsid w:val="00DC4B6A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FD"/>
    <w:rsid w:val="00DC588E"/>
    <w:rsid w:val="00DC5958"/>
    <w:rsid w:val="00DC5A01"/>
    <w:rsid w:val="00DC5A99"/>
    <w:rsid w:val="00DC5B60"/>
    <w:rsid w:val="00DC5BAA"/>
    <w:rsid w:val="00DC5CAB"/>
    <w:rsid w:val="00DC5E7A"/>
    <w:rsid w:val="00DC5F07"/>
    <w:rsid w:val="00DC6035"/>
    <w:rsid w:val="00DC63F1"/>
    <w:rsid w:val="00DC641E"/>
    <w:rsid w:val="00DC6588"/>
    <w:rsid w:val="00DC65D8"/>
    <w:rsid w:val="00DC662A"/>
    <w:rsid w:val="00DC67E9"/>
    <w:rsid w:val="00DC683A"/>
    <w:rsid w:val="00DC6870"/>
    <w:rsid w:val="00DC69C6"/>
    <w:rsid w:val="00DC6A94"/>
    <w:rsid w:val="00DC6A9D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E92"/>
    <w:rsid w:val="00DC7F4F"/>
    <w:rsid w:val="00DC7FA7"/>
    <w:rsid w:val="00DD020D"/>
    <w:rsid w:val="00DD02C4"/>
    <w:rsid w:val="00DD044C"/>
    <w:rsid w:val="00DD0943"/>
    <w:rsid w:val="00DD0954"/>
    <w:rsid w:val="00DD0A82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690"/>
    <w:rsid w:val="00DD179B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E33"/>
    <w:rsid w:val="00DD2ECF"/>
    <w:rsid w:val="00DD2FE5"/>
    <w:rsid w:val="00DD30F5"/>
    <w:rsid w:val="00DD31D5"/>
    <w:rsid w:val="00DD324E"/>
    <w:rsid w:val="00DD32DF"/>
    <w:rsid w:val="00DD33CA"/>
    <w:rsid w:val="00DD3401"/>
    <w:rsid w:val="00DD3430"/>
    <w:rsid w:val="00DD3480"/>
    <w:rsid w:val="00DD3501"/>
    <w:rsid w:val="00DD3565"/>
    <w:rsid w:val="00DD386C"/>
    <w:rsid w:val="00DD3D99"/>
    <w:rsid w:val="00DD3E7B"/>
    <w:rsid w:val="00DD4038"/>
    <w:rsid w:val="00DD4201"/>
    <w:rsid w:val="00DD467E"/>
    <w:rsid w:val="00DD4692"/>
    <w:rsid w:val="00DD47AB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BC3"/>
    <w:rsid w:val="00DD5FFE"/>
    <w:rsid w:val="00DD6252"/>
    <w:rsid w:val="00DD6378"/>
    <w:rsid w:val="00DD6396"/>
    <w:rsid w:val="00DD63B0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AB7"/>
    <w:rsid w:val="00DD7B67"/>
    <w:rsid w:val="00DD7E17"/>
    <w:rsid w:val="00DE006D"/>
    <w:rsid w:val="00DE0171"/>
    <w:rsid w:val="00DE02DA"/>
    <w:rsid w:val="00DE0333"/>
    <w:rsid w:val="00DE0558"/>
    <w:rsid w:val="00DE067E"/>
    <w:rsid w:val="00DE081C"/>
    <w:rsid w:val="00DE0862"/>
    <w:rsid w:val="00DE088E"/>
    <w:rsid w:val="00DE0AF1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261"/>
    <w:rsid w:val="00DE2753"/>
    <w:rsid w:val="00DE2787"/>
    <w:rsid w:val="00DE279F"/>
    <w:rsid w:val="00DE2CBC"/>
    <w:rsid w:val="00DE2D4B"/>
    <w:rsid w:val="00DE2EC2"/>
    <w:rsid w:val="00DE31C6"/>
    <w:rsid w:val="00DE33AF"/>
    <w:rsid w:val="00DE33BA"/>
    <w:rsid w:val="00DE359B"/>
    <w:rsid w:val="00DE3672"/>
    <w:rsid w:val="00DE3909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5467"/>
    <w:rsid w:val="00DE586D"/>
    <w:rsid w:val="00DE58DA"/>
    <w:rsid w:val="00DE5B7A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ACB"/>
    <w:rsid w:val="00DE6B17"/>
    <w:rsid w:val="00DE6EC6"/>
    <w:rsid w:val="00DE7281"/>
    <w:rsid w:val="00DE7294"/>
    <w:rsid w:val="00DE752C"/>
    <w:rsid w:val="00DE752E"/>
    <w:rsid w:val="00DE7667"/>
    <w:rsid w:val="00DE767F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E"/>
    <w:rsid w:val="00DF0A72"/>
    <w:rsid w:val="00DF0C66"/>
    <w:rsid w:val="00DF0D33"/>
    <w:rsid w:val="00DF0E63"/>
    <w:rsid w:val="00DF12DC"/>
    <w:rsid w:val="00DF1300"/>
    <w:rsid w:val="00DF14BF"/>
    <w:rsid w:val="00DF193C"/>
    <w:rsid w:val="00DF1EB6"/>
    <w:rsid w:val="00DF1F1D"/>
    <w:rsid w:val="00DF1FAE"/>
    <w:rsid w:val="00DF1FD6"/>
    <w:rsid w:val="00DF201D"/>
    <w:rsid w:val="00DF2333"/>
    <w:rsid w:val="00DF23BA"/>
    <w:rsid w:val="00DF26A7"/>
    <w:rsid w:val="00DF276D"/>
    <w:rsid w:val="00DF2EB0"/>
    <w:rsid w:val="00DF2F53"/>
    <w:rsid w:val="00DF2F76"/>
    <w:rsid w:val="00DF31FF"/>
    <w:rsid w:val="00DF32AF"/>
    <w:rsid w:val="00DF3307"/>
    <w:rsid w:val="00DF34C9"/>
    <w:rsid w:val="00DF360E"/>
    <w:rsid w:val="00DF3623"/>
    <w:rsid w:val="00DF3814"/>
    <w:rsid w:val="00DF3955"/>
    <w:rsid w:val="00DF3A2C"/>
    <w:rsid w:val="00DF3AED"/>
    <w:rsid w:val="00DF3E62"/>
    <w:rsid w:val="00DF3F39"/>
    <w:rsid w:val="00DF4158"/>
    <w:rsid w:val="00DF4247"/>
    <w:rsid w:val="00DF4430"/>
    <w:rsid w:val="00DF4448"/>
    <w:rsid w:val="00DF45CB"/>
    <w:rsid w:val="00DF46BD"/>
    <w:rsid w:val="00DF4701"/>
    <w:rsid w:val="00DF47D0"/>
    <w:rsid w:val="00DF486E"/>
    <w:rsid w:val="00DF4920"/>
    <w:rsid w:val="00DF4987"/>
    <w:rsid w:val="00DF49AE"/>
    <w:rsid w:val="00DF4A4D"/>
    <w:rsid w:val="00DF4DEA"/>
    <w:rsid w:val="00DF4F19"/>
    <w:rsid w:val="00DF5002"/>
    <w:rsid w:val="00DF5146"/>
    <w:rsid w:val="00DF5270"/>
    <w:rsid w:val="00DF53B4"/>
    <w:rsid w:val="00DF554D"/>
    <w:rsid w:val="00DF563E"/>
    <w:rsid w:val="00DF5B4C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824"/>
    <w:rsid w:val="00DF6959"/>
    <w:rsid w:val="00DF69A9"/>
    <w:rsid w:val="00DF69CB"/>
    <w:rsid w:val="00DF6A7A"/>
    <w:rsid w:val="00DF6A83"/>
    <w:rsid w:val="00DF6AD4"/>
    <w:rsid w:val="00DF6B11"/>
    <w:rsid w:val="00DF6D9D"/>
    <w:rsid w:val="00DF6DE2"/>
    <w:rsid w:val="00DF6E07"/>
    <w:rsid w:val="00DF6EF4"/>
    <w:rsid w:val="00DF7226"/>
    <w:rsid w:val="00DF753E"/>
    <w:rsid w:val="00DF7720"/>
    <w:rsid w:val="00DF7755"/>
    <w:rsid w:val="00DF77FC"/>
    <w:rsid w:val="00DF7BC3"/>
    <w:rsid w:val="00DF7D11"/>
    <w:rsid w:val="00E00368"/>
    <w:rsid w:val="00E004C0"/>
    <w:rsid w:val="00E005F5"/>
    <w:rsid w:val="00E00A07"/>
    <w:rsid w:val="00E00A9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71E"/>
    <w:rsid w:val="00E0173B"/>
    <w:rsid w:val="00E018B7"/>
    <w:rsid w:val="00E019EA"/>
    <w:rsid w:val="00E01A5C"/>
    <w:rsid w:val="00E01FE7"/>
    <w:rsid w:val="00E0216A"/>
    <w:rsid w:val="00E021F5"/>
    <w:rsid w:val="00E021FD"/>
    <w:rsid w:val="00E023FC"/>
    <w:rsid w:val="00E025C1"/>
    <w:rsid w:val="00E025E4"/>
    <w:rsid w:val="00E026AB"/>
    <w:rsid w:val="00E026D9"/>
    <w:rsid w:val="00E028E6"/>
    <w:rsid w:val="00E02AB3"/>
    <w:rsid w:val="00E02BEC"/>
    <w:rsid w:val="00E02C20"/>
    <w:rsid w:val="00E02C5E"/>
    <w:rsid w:val="00E02E3D"/>
    <w:rsid w:val="00E02ED8"/>
    <w:rsid w:val="00E0324B"/>
    <w:rsid w:val="00E0345F"/>
    <w:rsid w:val="00E0348E"/>
    <w:rsid w:val="00E03789"/>
    <w:rsid w:val="00E03886"/>
    <w:rsid w:val="00E03BEA"/>
    <w:rsid w:val="00E03C3E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D8"/>
    <w:rsid w:val="00E04DE2"/>
    <w:rsid w:val="00E04E1F"/>
    <w:rsid w:val="00E05476"/>
    <w:rsid w:val="00E0549A"/>
    <w:rsid w:val="00E056B9"/>
    <w:rsid w:val="00E057D0"/>
    <w:rsid w:val="00E05A43"/>
    <w:rsid w:val="00E05BE2"/>
    <w:rsid w:val="00E05FC4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1F7"/>
    <w:rsid w:val="00E071FE"/>
    <w:rsid w:val="00E073C8"/>
    <w:rsid w:val="00E07492"/>
    <w:rsid w:val="00E074F0"/>
    <w:rsid w:val="00E075CE"/>
    <w:rsid w:val="00E07686"/>
    <w:rsid w:val="00E076CA"/>
    <w:rsid w:val="00E07AC2"/>
    <w:rsid w:val="00E07E45"/>
    <w:rsid w:val="00E07E69"/>
    <w:rsid w:val="00E1007C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BD"/>
    <w:rsid w:val="00E11C54"/>
    <w:rsid w:val="00E11D53"/>
    <w:rsid w:val="00E11EB8"/>
    <w:rsid w:val="00E11F0E"/>
    <w:rsid w:val="00E12004"/>
    <w:rsid w:val="00E12500"/>
    <w:rsid w:val="00E1273A"/>
    <w:rsid w:val="00E12933"/>
    <w:rsid w:val="00E12941"/>
    <w:rsid w:val="00E12A5A"/>
    <w:rsid w:val="00E12AF0"/>
    <w:rsid w:val="00E12B37"/>
    <w:rsid w:val="00E12DE8"/>
    <w:rsid w:val="00E13333"/>
    <w:rsid w:val="00E1342E"/>
    <w:rsid w:val="00E134A8"/>
    <w:rsid w:val="00E13597"/>
    <w:rsid w:val="00E13658"/>
    <w:rsid w:val="00E1365F"/>
    <w:rsid w:val="00E136AE"/>
    <w:rsid w:val="00E139D0"/>
    <w:rsid w:val="00E13E2A"/>
    <w:rsid w:val="00E14100"/>
    <w:rsid w:val="00E14306"/>
    <w:rsid w:val="00E143F1"/>
    <w:rsid w:val="00E1443D"/>
    <w:rsid w:val="00E145A2"/>
    <w:rsid w:val="00E145A7"/>
    <w:rsid w:val="00E145E0"/>
    <w:rsid w:val="00E147E5"/>
    <w:rsid w:val="00E14913"/>
    <w:rsid w:val="00E149D5"/>
    <w:rsid w:val="00E14ADC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F9A"/>
    <w:rsid w:val="00E200EF"/>
    <w:rsid w:val="00E2010A"/>
    <w:rsid w:val="00E20193"/>
    <w:rsid w:val="00E201E3"/>
    <w:rsid w:val="00E201F6"/>
    <w:rsid w:val="00E202F2"/>
    <w:rsid w:val="00E2043B"/>
    <w:rsid w:val="00E204DB"/>
    <w:rsid w:val="00E20661"/>
    <w:rsid w:val="00E2076B"/>
    <w:rsid w:val="00E20770"/>
    <w:rsid w:val="00E20855"/>
    <w:rsid w:val="00E20862"/>
    <w:rsid w:val="00E20AD1"/>
    <w:rsid w:val="00E20DBB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6A5"/>
    <w:rsid w:val="00E21CE1"/>
    <w:rsid w:val="00E22240"/>
    <w:rsid w:val="00E222C6"/>
    <w:rsid w:val="00E224C9"/>
    <w:rsid w:val="00E224ED"/>
    <w:rsid w:val="00E225FD"/>
    <w:rsid w:val="00E22615"/>
    <w:rsid w:val="00E22625"/>
    <w:rsid w:val="00E227D8"/>
    <w:rsid w:val="00E22905"/>
    <w:rsid w:val="00E22999"/>
    <w:rsid w:val="00E229F7"/>
    <w:rsid w:val="00E22A10"/>
    <w:rsid w:val="00E22B88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40E3"/>
    <w:rsid w:val="00E24101"/>
    <w:rsid w:val="00E24168"/>
    <w:rsid w:val="00E242B3"/>
    <w:rsid w:val="00E24406"/>
    <w:rsid w:val="00E244AB"/>
    <w:rsid w:val="00E24553"/>
    <w:rsid w:val="00E2489F"/>
    <w:rsid w:val="00E24A40"/>
    <w:rsid w:val="00E24A74"/>
    <w:rsid w:val="00E24AB0"/>
    <w:rsid w:val="00E24B16"/>
    <w:rsid w:val="00E24CE0"/>
    <w:rsid w:val="00E24D56"/>
    <w:rsid w:val="00E24ECA"/>
    <w:rsid w:val="00E24ECC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23F"/>
    <w:rsid w:val="00E263EF"/>
    <w:rsid w:val="00E2651F"/>
    <w:rsid w:val="00E2653A"/>
    <w:rsid w:val="00E2655A"/>
    <w:rsid w:val="00E2690E"/>
    <w:rsid w:val="00E26988"/>
    <w:rsid w:val="00E269C9"/>
    <w:rsid w:val="00E26D3B"/>
    <w:rsid w:val="00E26EBF"/>
    <w:rsid w:val="00E26F69"/>
    <w:rsid w:val="00E26FF7"/>
    <w:rsid w:val="00E2721A"/>
    <w:rsid w:val="00E272FE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212"/>
    <w:rsid w:val="00E31506"/>
    <w:rsid w:val="00E3176C"/>
    <w:rsid w:val="00E3180A"/>
    <w:rsid w:val="00E31A91"/>
    <w:rsid w:val="00E31BFF"/>
    <w:rsid w:val="00E3200D"/>
    <w:rsid w:val="00E320C8"/>
    <w:rsid w:val="00E32236"/>
    <w:rsid w:val="00E3229E"/>
    <w:rsid w:val="00E322DA"/>
    <w:rsid w:val="00E322E6"/>
    <w:rsid w:val="00E32336"/>
    <w:rsid w:val="00E32338"/>
    <w:rsid w:val="00E32454"/>
    <w:rsid w:val="00E3270C"/>
    <w:rsid w:val="00E327AD"/>
    <w:rsid w:val="00E32C6F"/>
    <w:rsid w:val="00E32E0E"/>
    <w:rsid w:val="00E32E62"/>
    <w:rsid w:val="00E3305B"/>
    <w:rsid w:val="00E33078"/>
    <w:rsid w:val="00E3309D"/>
    <w:rsid w:val="00E333E6"/>
    <w:rsid w:val="00E33506"/>
    <w:rsid w:val="00E33802"/>
    <w:rsid w:val="00E33814"/>
    <w:rsid w:val="00E3386E"/>
    <w:rsid w:val="00E3390E"/>
    <w:rsid w:val="00E33918"/>
    <w:rsid w:val="00E33977"/>
    <w:rsid w:val="00E339B2"/>
    <w:rsid w:val="00E339C6"/>
    <w:rsid w:val="00E33B5E"/>
    <w:rsid w:val="00E33B8C"/>
    <w:rsid w:val="00E33E23"/>
    <w:rsid w:val="00E33E4D"/>
    <w:rsid w:val="00E33F02"/>
    <w:rsid w:val="00E33F8A"/>
    <w:rsid w:val="00E342E2"/>
    <w:rsid w:val="00E3433F"/>
    <w:rsid w:val="00E34D6F"/>
    <w:rsid w:val="00E34E38"/>
    <w:rsid w:val="00E34E92"/>
    <w:rsid w:val="00E34F08"/>
    <w:rsid w:val="00E3500E"/>
    <w:rsid w:val="00E35354"/>
    <w:rsid w:val="00E35457"/>
    <w:rsid w:val="00E3547C"/>
    <w:rsid w:val="00E355A3"/>
    <w:rsid w:val="00E35698"/>
    <w:rsid w:val="00E35AC2"/>
    <w:rsid w:val="00E35DA2"/>
    <w:rsid w:val="00E35EB9"/>
    <w:rsid w:val="00E35F47"/>
    <w:rsid w:val="00E35F5A"/>
    <w:rsid w:val="00E3610B"/>
    <w:rsid w:val="00E36142"/>
    <w:rsid w:val="00E3622B"/>
    <w:rsid w:val="00E363B9"/>
    <w:rsid w:val="00E36477"/>
    <w:rsid w:val="00E367F1"/>
    <w:rsid w:val="00E3685D"/>
    <w:rsid w:val="00E36886"/>
    <w:rsid w:val="00E36ABF"/>
    <w:rsid w:val="00E36AED"/>
    <w:rsid w:val="00E36C5D"/>
    <w:rsid w:val="00E36C66"/>
    <w:rsid w:val="00E36E19"/>
    <w:rsid w:val="00E370DB"/>
    <w:rsid w:val="00E37564"/>
    <w:rsid w:val="00E37718"/>
    <w:rsid w:val="00E377BF"/>
    <w:rsid w:val="00E379E5"/>
    <w:rsid w:val="00E37C25"/>
    <w:rsid w:val="00E37CAE"/>
    <w:rsid w:val="00E37F03"/>
    <w:rsid w:val="00E40216"/>
    <w:rsid w:val="00E40362"/>
    <w:rsid w:val="00E4071B"/>
    <w:rsid w:val="00E40A33"/>
    <w:rsid w:val="00E40AAA"/>
    <w:rsid w:val="00E40CA0"/>
    <w:rsid w:val="00E40CBC"/>
    <w:rsid w:val="00E414F7"/>
    <w:rsid w:val="00E4154F"/>
    <w:rsid w:val="00E41A19"/>
    <w:rsid w:val="00E41B39"/>
    <w:rsid w:val="00E41BAC"/>
    <w:rsid w:val="00E41C12"/>
    <w:rsid w:val="00E41EE6"/>
    <w:rsid w:val="00E42093"/>
    <w:rsid w:val="00E4235A"/>
    <w:rsid w:val="00E42532"/>
    <w:rsid w:val="00E4261B"/>
    <w:rsid w:val="00E428E0"/>
    <w:rsid w:val="00E42A9D"/>
    <w:rsid w:val="00E42D71"/>
    <w:rsid w:val="00E42F45"/>
    <w:rsid w:val="00E43260"/>
    <w:rsid w:val="00E432AE"/>
    <w:rsid w:val="00E432F8"/>
    <w:rsid w:val="00E4331D"/>
    <w:rsid w:val="00E434D2"/>
    <w:rsid w:val="00E4356E"/>
    <w:rsid w:val="00E436CB"/>
    <w:rsid w:val="00E43B06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0A"/>
    <w:rsid w:val="00E45A9D"/>
    <w:rsid w:val="00E45B1D"/>
    <w:rsid w:val="00E45E7E"/>
    <w:rsid w:val="00E45EF6"/>
    <w:rsid w:val="00E46089"/>
    <w:rsid w:val="00E460A1"/>
    <w:rsid w:val="00E46102"/>
    <w:rsid w:val="00E46164"/>
    <w:rsid w:val="00E46169"/>
    <w:rsid w:val="00E462DC"/>
    <w:rsid w:val="00E4634F"/>
    <w:rsid w:val="00E4660F"/>
    <w:rsid w:val="00E46698"/>
    <w:rsid w:val="00E4669C"/>
    <w:rsid w:val="00E469CD"/>
    <w:rsid w:val="00E46A43"/>
    <w:rsid w:val="00E46CC9"/>
    <w:rsid w:val="00E46E32"/>
    <w:rsid w:val="00E46F49"/>
    <w:rsid w:val="00E47289"/>
    <w:rsid w:val="00E47321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ED9"/>
    <w:rsid w:val="00E47FE2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149"/>
    <w:rsid w:val="00E51166"/>
    <w:rsid w:val="00E513B3"/>
    <w:rsid w:val="00E515A3"/>
    <w:rsid w:val="00E518CA"/>
    <w:rsid w:val="00E5190D"/>
    <w:rsid w:val="00E51940"/>
    <w:rsid w:val="00E519FB"/>
    <w:rsid w:val="00E51E23"/>
    <w:rsid w:val="00E51F53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18"/>
    <w:rsid w:val="00E52B55"/>
    <w:rsid w:val="00E52C2D"/>
    <w:rsid w:val="00E52E13"/>
    <w:rsid w:val="00E52F76"/>
    <w:rsid w:val="00E5315C"/>
    <w:rsid w:val="00E532CD"/>
    <w:rsid w:val="00E5343D"/>
    <w:rsid w:val="00E534EA"/>
    <w:rsid w:val="00E53863"/>
    <w:rsid w:val="00E538E0"/>
    <w:rsid w:val="00E53985"/>
    <w:rsid w:val="00E53B15"/>
    <w:rsid w:val="00E53BCB"/>
    <w:rsid w:val="00E53C9A"/>
    <w:rsid w:val="00E53ECB"/>
    <w:rsid w:val="00E5404A"/>
    <w:rsid w:val="00E542DA"/>
    <w:rsid w:val="00E542E0"/>
    <w:rsid w:val="00E542EF"/>
    <w:rsid w:val="00E54526"/>
    <w:rsid w:val="00E547DF"/>
    <w:rsid w:val="00E548D5"/>
    <w:rsid w:val="00E54A68"/>
    <w:rsid w:val="00E54AB6"/>
    <w:rsid w:val="00E54D08"/>
    <w:rsid w:val="00E54D33"/>
    <w:rsid w:val="00E54D6D"/>
    <w:rsid w:val="00E5525B"/>
    <w:rsid w:val="00E5525E"/>
    <w:rsid w:val="00E5534F"/>
    <w:rsid w:val="00E553DE"/>
    <w:rsid w:val="00E5597A"/>
    <w:rsid w:val="00E55A11"/>
    <w:rsid w:val="00E55E3A"/>
    <w:rsid w:val="00E55F34"/>
    <w:rsid w:val="00E55FB5"/>
    <w:rsid w:val="00E562FC"/>
    <w:rsid w:val="00E5637B"/>
    <w:rsid w:val="00E563C5"/>
    <w:rsid w:val="00E563D8"/>
    <w:rsid w:val="00E56411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5D1"/>
    <w:rsid w:val="00E57635"/>
    <w:rsid w:val="00E5769F"/>
    <w:rsid w:val="00E57955"/>
    <w:rsid w:val="00E57C2D"/>
    <w:rsid w:val="00E57E0E"/>
    <w:rsid w:val="00E57F62"/>
    <w:rsid w:val="00E6000E"/>
    <w:rsid w:val="00E60035"/>
    <w:rsid w:val="00E60050"/>
    <w:rsid w:val="00E6014B"/>
    <w:rsid w:val="00E602C9"/>
    <w:rsid w:val="00E60413"/>
    <w:rsid w:val="00E6067F"/>
    <w:rsid w:val="00E608B7"/>
    <w:rsid w:val="00E608E1"/>
    <w:rsid w:val="00E60AB0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985"/>
    <w:rsid w:val="00E61D6A"/>
    <w:rsid w:val="00E61DA7"/>
    <w:rsid w:val="00E61DAC"/>
    <w:rsid w:val="00E61EE9"/>
    <w:rsid w:val="00E61F86"/>
    <w:rsid w:val="00E6254D"/>
    <w:rsid w:val="00E6255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47C"/>
    <w:rsid w:val="00E63592"/>
    <w:rsid w:val="00E635A0"/>
    <w:rsid w:val="00E63758"/>
    <w:rsid w:val="00E63A53"/>
    <w:rsid w:val="00E63ADC"/>
    <w:rsid w:val="00E63B04"/>
    <w:rsid w:val="00E63B62"/>
    <w:rsid w:val="00E63C6C"/>
    <w:rsid w:val="00E63EE1"/>
    <w:rsid w:val="00E6400E"/>
    <w:rsid w:val="00E64022"/>
    <w:rsid w:val="00E64052"/>
    <w:rsid w:val="00E6408F"/>
    <w:rsid w:val="00E640F5"/>
    <w:rsid w:val="00E641CA"/>
    <w:rsid w:val="00E643D0"/>
    <w:rsid w:val="00E6457A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5034"/>
    <w:rsid w:val="00E651F7"/>
    <w:rsid w:val="00E65405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19E"/>
    <w:rsid w:val="00E6742E"/>
    <w:rsid w:val="00E67491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A8A"/>
    <w:rsid w:val="00E70B0C"/>
    <w:rsid w:val="00E70CD3"/>
    <w:rsid w:val="00E70E0B"/>
    <w:rsid w:val="00E70EF4"/>
    <w:rsid w:val="00E71214"/>
    <w:rsid w:val="00E7124A"/>
    <w:rsid w:val="00E71298"/>
    <w:rsid w:val="00E712BD"/>
    <w:rsid w:val="00E713AD"/>
    <w:rsid w:val="00E714F6"/>
    <w:rsid w:val="00E7157D"/>
    <w:rsid w:val="00E7159F"/>
    <w:rsid w:val="00E71859"/>
    <w:rsid w:val="00E7188C"/>
    <w:rsid w:val="00E71907"/>
    <w:rsid w:val="00E71952"/>
    <w:rsid w:val="00E719E0"/>
    <w:rsid w:val="00E71A1F"/>
    <w:rsid w:val="00E71A6A"/>
    <w:rsid w:val="00E71AA0"/>
    <w:rsid w:val="00E71B49"/>
    <w:rsid w:val="00E71DF1"/>
    <w:rsid w:val="00E71EDB"/>
    <w:rsid w:val="00E723D3"/>
    <w:rsid w:val="00E7242A"/>
    <w:rsid w:val="00E72520"/>
    <w:rsid w:val="00E72931"/>
    <w:rsid w:val="00E72ABE"/>
    <w:rsid w:val="00E72BCC"/>
    <w:rsid w:val="00E72BFE"/>
    <w:rsid w:val="00E72C4F"/>
    <w:rsid w:val="00E72DC5"/>
    <w:rsid w:val="00E72DF2"/>
    <w:rsid w:val="00E72EAD"/>
    <w:rsid w:val="00E72F48"/>
    <w:rsid w:val="00E73133"/>
    <w:rsid w:val="00E73231"/>
    <w:rsid w:val="00E73471"/>
    <w:rsid w:val="00E73623"/>
    <w:rsid w:val="00E739A7"/>
    <w:rsid w:val="00E73E01"/>
    <w:rsid w:val="00E74083"/>
    <w:rsid w:val="00E740AD"/>
    <w:rsid w:val="00E740F4"/>
    <w:rsid w:val="00E742E8"/>
    <w:rsid w:val="00E742F8"/>
    <w:rsid w:val="00E7430F"/>
    <w:rsid w:val="00E7442B"/>
    <w:rsid w:val="00E7449A"/>
    <w:rsid w:val="00E74699"/>
    <w:rsid w:val="00E746BE"/>
    <w:rsid w:val="00E74909"/>
    <w:rsid w:val="00E7490B"/>
    <w:rsid w:val="00E7493D"/>
    <w:rsid w:val="00E749A2"/>
    <w:rsid w:val="00E74ABC"/>
    <w:rsid w:val="00E74B5A"/>
    <w:rsid w:val="00E74E3A"/>
    <w:rsid w:val="00E74FD3"/>
    <w:rsid w:val="00E7524F"/>
    <w:rsid w:val="00E7556D"/>
    <w:rsid w:val="00E75680"/>
    <w:rsid w:val="00E75693"/>
    <w:rsid w:val="00E756FB"/>
    <w:rsid w:val="00E758B7"/>
    <w:rsid w:val="00E758F5"/>
    <w:rsid w:val="00E75A2F"/>
    <w:rsid w:val="00E75AF3"/>
    <w:rsid w:val="00E75B09"/>
    <w:rsid w:val="00E75BFD"/>
    <w:rsid w:val="00E75E63"/>
    <w:rsid w:val="00E76141"/>
    <w:rsid w:val="00E76270"/>
    <w:rsid w:val="00E76843"/>
    <w:rsid w:val="00E768D2"/>
    <w:rsid w:val="00E76B45"/>
    <w:rsid w:val="00E77040"/>
    <w:rsid w:val="00E7707C"/>
    <w:rsid w:val="00E772C4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3F4"/>
    <w:rsid w:val="00E804C9"/>
    <w:rsid w:val="00E80506"/>
    <w:rsid w:val="00E807F6"/>
    <w:rsid w:val="00E80877"/>
    <w:rsid w:val="00E80D3F"/>
    <w:rsid w:val="00E810EC"/>
    <w:rsid w:val="00E8112C"/>
    <w:rsid w:val="00E8148F"/>
    <w:rsid w:val="00E81587"/>
    <w:rsid w:val="00E81796"/>
    <w:rsid w:val="00E81821"/>
    <w:rsid w:val="00E81890"/>
    <w:rsid w:val="00E81941"/>
    <w:rsid w:val="00E81943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34F"/>
    <w:rsid w:val="00E84613"/>
    <w:rsid w:val="00E84661"/>
    <w:rsid w:val="00E84668"/>
    <w:rsid w:val="00E84683"/>
    <w:rsid w:val="00E8476E"/>
    <w:rsid w:val="00E84934"/>
    <w:rsid w:val="00E84A69"/>
    <w:rsid w:val="00E84AF5"/>
    <w:rsid w:val="00E84B16"/>
    <w:rsid w:val="00E84D0F"/>
    <w:rsid w:val="00E853AC"/>
    <w:rsid w:val="00E853D7"/>
    <w:rsid w:val="00E85483"/>
    <w:rsid w:val="00E854F6"/>
    <w:rsid w:val="00E85738"/>
    <w:rsid w:val="00E85808"/>
    <w:rsid w:val="00E859D3"/>
    <w:rsid w:val="00E85B4E"/>
    <w:rsid w:val="00E85C3B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82"/>
    <w:rsid w:val="00E871D9"/>
    <w:rsid w:val="00E87263"/>
    <w:rsid w:val="00E8737F"/>
    <w:rsid w:val="00E874E3"/>
    <w:rsid w:val="00E879F0"/>
    <w:rsid w:val="00E87AE6"/>
    <w:rsid w:val="00E87BC7"/>
    <w:rsid w:val="00E90124"/>
    <w:rsid w:val="00E901CE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C9"/>
    <w:rsid w:val="00E919F0"/>
    <w:rsid w:val="00E91A1E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B"/>
    <w:rsid w:val="00E92373"/>
    <w:rsid w:val="00E923DE"/>
    <w:rsid w:val="00E924C7"/>
    <w:rsid w:val="00E924DF"/>
    <w:rsid w:val="00E9256B"/>
    <w:rsid w:val="00E926FC"/>
    <w:rsid w:val="00E9273D"/>
    <w:rsid w:val="00E9281F"/>
    <w:rsid w:val="00E92974"/>
    <w:rsid w:val="00E92A8F"/>
    <w:rsid w:val="00E92D53"/>
    <w:rsid w:val="00E92D76"/>
    <w:rsid w:val="00E92F0A"/>
    <w:rsid w:val="00E92FD0"/>
    <w:rsid w:val="00E93168"/>
    <w:rsid w:val="00E932BA"/>
    <w:rsid w:val="00E93402"/>
    <w:rsid w:val="00E9346A"/>
    <w:rsid w:val="00E935F1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27F"/>
    <w:rsid w:val="00E94307"/>
    <w:rsid w:val="00E94346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2B3"/>
    <w:rsid w:val="00E95620"/>
    <w:rsid w:val="00E95754"/>
    <w:rsid w:val="00E959A9"/>
    <w:rsid w:val="00E959CE"/>
    <w:rsid w:val="00E95A08"/>
    <w:rsid w:val="00E95A9A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D2"/>
    <w:rsid w:val="00EA128D"/>
    <w:rsid w:val="00EA1410"/>
    <w:rsid w:val="00EA17AB"/>
    <w:rsid w:val="00EA1A22"/>
    <w:rsid w:val="00EA1A66"/>
    <w:rsid w:val="00EA1B4A"/>
    <w:rsid w:val="00EA1C26"/>
    <w:rsid w:val="00EA1CC1"/>
    <w:rsid w:val="00EA1E5E"/>
    <w:rsid w:val="00EA1E80"/>
    <w:rsid w:val="00EA2271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558"/>
    <w:rsid w:val="00EA3641"/>
    <w:rsid w:val="00EA3649"/>
    <w:rsid w:val="00EA3663"/>
    <w:rsid w:val="00EA3950"/>
    <w:rsid w:val="00EA39AA"/>
    <w:rsid w:val="00EA3B80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94"/>
    <w:rsid w:val="00EA562B"/>
    <w:rsid w:val="00EA592C"/>
    <w:rsid w:val="00EA5991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534"/>
    <w:rsid w:val="00EA769A"/>
    <w:rsid w:val="00EA7B1C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89"/>
    <w:rsid w:val="00EB11FC"/>
    <w:rsid w:val="00EB12A4"/>
    <w:rsid w:val="00EB1351"/>
    <w:rsid w:val="00EB1446"/>
    <w:rsid w:val="00EB149C"/>
    <w:rsid w:val="00EB1705"/>
    <w:rsid w:val="00EB1979"/>
    <w:rsid w:val="00EB1988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2E"/>
    <w:rsid w:val="00EB2EA9"/>
    <w:rsid w:val="00EB2EB1"/>
    <w:rsid w:val="00EB2FD7"/>
    <w:rsid w:val="00EB3142"/>
    <w:rsid w:val="00EB32E2"/>
    <w:rsid w:val="00EB33A3"/>
    <w:rsid w:val="00EB3495"/>
    <w:rsid w:val="00EB37BB"/>
    <w:rsid w:val="00EB3828"/>
    <w:rsid w:val="00EB3953"/>
    <w:rsid w:val="00EB3A06"/>
    <w:rsid w:val="00EB3B30"/>
    <w:rsid w:val="00EB3C2F"/>
    <w:rsid w:val="00EB3C79"/>
    <w:rsid w:val="00EB3C98"/>
    <w:rsid w:val="00EB3CE0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7FB"/>
    <w:rsid w:val="00EB4900"/>
    <w:rsid w:val="00EB49BC"/>
    <w:rsid w:val="00EB4A1C"/>
    <w:rsid w:val="00EB4AED"/>
    <w:rsid w:val="00EB4C05"/>
    <w:rsid w:val="00EB4E06"/>
    <w:rsid w:val="00EB534C"/>
    <w:rsid w:val="00EB54AD"/>
    <w:rsid w:val="00EB5532"/>
    <w:rsid w:val="00EB55D2"/>
    <w:rsid w:val="00EB56E5"/>
    <w:rsid w:val="00EB5918"/>
    <w:rsid w:val="00EB5A08"/>
    <w:rsid w:val="00EB5AFB"/>
    <w:rsid w:val="00EB5B5F"/>
    <w:rsid w:val="00EB5C05"/>
    <w:rsid w:val="00EB5C0D"/>
    <w:rsid w:val="00EB5C31"/>
    <w:rsid w:val="00EB5F21"/>
    <w:rsid w:val="00EB60A4"/>
    <w:rsid w:val="00EB6448"/>
    <w:rsid w:val="00EB65AC"/>
    <w:rsid w:val="00EB66AF"/>
    <w:rsid w:val="00EB6721"/>
    <w:rsid w:val="00EB67C6"/>
    <w:rsid w:val="00EB67E1"/>
    <w:rsid w:val="00EB69AD"/>
    <w:rsid w:val="00EB69E6"/>
    <w:rsid w:val="00EB6B3C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CC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22A"/>
    <w:rsid w:val="00EC32A5"/>
    <w:rsid w:val="00EC335D"/>
    <w:rsid w:val="00EC338F"/>
    <w:rsid w:val="00EC3483"/>
    <w:rsid w:val="00EC34EA"/>
    <w:rsid w:val="00EC3576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A6"/>
    <w:rsid w:val="00EC555C"/>
    <w:rsid w:val="00EC56A2"/>
    <w:rsid w:val="00EC5B96"/>
    <w:rsid w:val="00EC5BCC"/>
    <w:rsid w:val="00EC60A1"/>
    <w:rsid w:val="00EC614D"/>
    <w:rsid w:val="00EC6337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7D5"/>
    <w:rsid w:val="00EC7CBF"/>
    <w:rsid w:val="00EC7D04"/>
    <w:rsid w:val="00EC7E9E"/>
    <w:rsid w:val="00EC7EE8"/>
    <w:rsid w:val="00EC7FD0"/>
    <w:rsid w:val="00ED0299"/>
    <w:rsid w:val="00ED0360"/>
    <w:rsid w:val="00ED05EB"/>
    <w:rsid w:val="00ED0764"/>
    <w:rsid w:val="00ED095D"/>
    <w:rsid w:val="00ED0AAB"/>
    <w:rsid w:val="00ED0DE8"/>
    <w:rsid w:val="00ED0EB9"/>
    <w:rsid w:val="00ED1269"/>
    <w:rsid w:val="00ED137C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E51"/>
    <w:rsid w:val="00ED3E9E"/>
    <w:rsid w:val="00ED3F1D"/>
    <w:rsid w:val="00ED40CC"/>
    <w:rsid w:val="00ED415B"/>
    <w:rsid w:val="00ED42AD"/>
    <w:rsid w:val="00ED44DE"/>
    <w:rsid w:val="00ED45BD"/>
    <w:rsid w:val="00ED4602"/>
    <w:rsid w:val="00ED46F3"/>
    <w:rsid w:val="00ED4834"/>
    <w:rsid w:val="00ED4A06"/>
    <w:rsid w:val="00ED4DDF"/>
    <w:rsid w:val="00ED4E8E"/>
    <w:rsid w:val="00ED4EEA"/>
    <w:rsid w:val="00ED50F3"/>
    <w:rsid w:val="00ED5122"/>
    <w:rsid w:val="00ED527F"/>
    <w:rsid w:val="00ED54F7"/>
    <w:rsid w:val="00ED56DE"/>
    <w:rsid w:val="00ED56FE"/>
    <w:rsid w:val="00ED574D"/>
    <w:rsid w:val="00ED58F2"/>
    <w:rsid w:val="00ED5CBD"/>
    <w:rsid w:val="00ED5CC4"/>
    <w:rsid w:val="00ED5D8A"/>
    <w:rsid w:val="00ED6016"/>
    <w:rsid w:val="00ED6100"/>
    <w:rsid w:val="00ED61AF"/>
    <w:rsid w:val="00ED6539"/>
    <w:rsid w:val="00ED6597"/>
    <w:rsid w:val="00ED6D25"/>
    <w:rsid w:val="00ED6DC8"/>
    <w:rsid w:val="00ED6E4E"/>
    <w:rsid w:val="00ED70CD"/>
    <w:rsid w:val="00ED7314"/>
    <w:rsid w:val="00ED74F9"/>
    <w:rsid w:val="00ED7596"/>
    <w:rsid w:val="00ED7756"/>
    <w:rsid w:val="00ED77D9"/>
    <w:rsid w:val="00ED783B"/>
    <w:rsid w:val="00ED78CD"/>
    <w:rsid w:val="00ED7991"/>
    <w:rsid w:val="00ED7BAF"/>
    <w:rsid w:val="00ED7D3D"/>
    <w:rsid w:val="00ED7F40"/>
    <w:rsid w:val="00ED7F99"/>
    <w:rsid w:val="00EE00DD"/>
    <w:rsid w:val="00EE02F9"/>
    <w:rsid w:val="00EE0318"/>
    <w:rsid w:val="00EE04F7"/>
    <w:rsid w:val="00EE0530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1E"/>
    <w:rsid w:val="00EE1778"/>
    <w:rsid w:val="00EE18BB"/>
    <w:rsid w:val="00EE1918"/>
    <w:rsid w:val="00EE1938"/>
    <w:rsid w:val="00EE1C88"/>
    <w:rsid w:val="00EE1CDA"/>
    <w:rsid w:val="00EE1D00"/>
    <w:rsid w:val="00EE1E34"/>
    <w:rsid w:val="00EE1F8B"/>
    <w:rsid w:val="00EE24B7"/>
    <w:rsid w:val="00EE253F"/>
    <w:rsid w:val="00EE297C"/>
    <w:rsid w:val="00EE2AAB"/>
    <w:rsid w:val="00EE2F80"/>
    <w:rsid w:val="00EE3152"/>
    <w:rsid w:val="00EE3196"/>
    <w:rsid w:val="00EE3203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55C"/>
    <w:rsid w:val="00EE4825"/>
    <w:rsid w:val="00EE48B8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577"/>
    <w:rsid w:val="00EE568D"/>
    <w:rsid w:val="00EE5693"/>
    <w:rsid w:val="00EE5BF5"/>
    <w:rsid w:val="00EE5CFC"/>
    <w:rsid w:val="00EE610E"/>
    <w:rsid w:val="00EE62B4"/>
    <w:rsid w:val="00EE636D"/>
    <w:rsid w:val="00EE647B"/>
    <w:rsid w:val="00EE6671"/>
    <w:rsid w:val="00EE66B1"/>
    <w:rsid w:val="00EE6766"/>
    <w:rsid w:val="00EE681E"/>
    <w:rsid w:val="00EE6889"/>
    <w:rsid w:val="00EE6AC1"/>
    <w:rsid w:val="00EE6AF4"/>
    <w:rsid w:val="00EE6B57"/>
    <w:rsid w:val="00EE6C08"/>
    <w:rsid w:val="00EE6D4C"/>
    <w:rsid w:val="00EE6DEC"/>
    <w:rsid w:val="00EE6F8C"/>
    <w:rsid w:val="00EE6F93"/>
    <w:rsid w:val="00EE71D2"/>
    <w:rsid w:val="00EE7207"/>
    <w:rsid w:val="00EE745A"/>
    <w:rsid w:val="00EE752C"/>
    <w:rsid w:val="00EE77CB"/>
    <w:rsid w:val="00EE78DF"/>
    <w:rsid w:val="00EE7944"/>
    <w:rsid w:val="00EE799B"/>
    <w:rsid w:val="00EE7A6A"/>
    <w:rsid w:val="00EE7AAC"/>
    <w:rsid w:val="00EE7B2D"/>
    <w:rsid w:val="00EE7D91"/>
    <w:rsid w:val="00EE7ECE"/>
    <w:rsid w:val="00EE7F2E"/>
    <w:rsid w:val="00EF02FE"/>
    <w:rsid w:val="00EF03BB"/>
    <w:rsid w:val="00EF082A"/>
    <w:rsid w:val="00EF0897"/>
    <w:rsid w:val="00EF0A91"/>
    <w:rsid w:val="00EF0C28"/>
    <w:rsid w:val="00EF0C2F"/>
    <w:rsid w:val="00EF0CF9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C1B"/>
    <w:rsid w:val="00EF1DAC"/>
    <w:rsid w:val="00EF1EEF"/>
    <w:rsid w:val="00EF209D"/>
    <w:rsid w:val="00EF20CF"/>
    <w:rsid w:val="00EF20FD"/>
    <w:rsid w:val="00EF2105"/>
    <w:rsid w:val="00EF2117"/>
    <w:rsid w:val="00EF2457"/>
    <w:rsid w:val="00EF24CF"/>
    <w:rsid w:val="00EF2786"/>
    <w:rsid w:val="00EF28E6"/>
    <w:rsid w:val="00EF2B40"/>
    <w:rsid w:val="00EF2C78"/>
    <w:rsid w:val="00EF2E5C"/>
    <w:rsid w:val="00EF2F77"/>
    <w:rsid w:val="00EF323B"/>
    <w:rsid w:val="00EF336E"/>
    <w:rsid w:val="00EF3640"/>
    <w:rsid w:val="00EF3A28"/>
    <w:rsid w:val="00EF3A3D"/>
    <w:rsid w:val="00EF3A4A"/>
    <w:rsid w:val="00EF3AF3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F8"/>
    <w:rsid w:val="00EF484C"/>
    <w:rsid w:val="00EF493B"/>
    <w:rsid w:val="00EF493E"/>
    <w:rsid w:val="00EF4A76"/>
    <w:rsid w:val="00EF4BB5"/>
    <w:rsid w:val="00EF4E35"/>
    <w:rsid w:val="00EF4F32"/>
    <w:rsid w:val="00EF4F84"/>
    <w:rsid w:val="00EF5269"/>
    <w:rsid w:val="00EF5326"/>
    <w:rsid w:val="00EF57F7"/>
    <w:rsid w:val="00EF5861"/>
    <w:rsid w:val="00EF5A1B"/>
    <w:rsid w:val="00EF5B20"/>
    <w:rsid w:val="00EF5B5A"/>
    <w:rsid w:val="00EF5C3A"/>
    <w:rsid w:val="00EF5EBC"/>
    <w:rsid w:val="00EF61B6"/>
    <w:rsid w:val="00EF61C2"/>
    <w:rsid w:val="00EF6203"/>
    <w:rsid w:val="00EF629E"/>
    <w:rsid w:val="00EF63A6"/>
    <w:rsid w:val="00EF6666"/>
    <w:rsid w:val="00EF6693"/>
    <w:rsid w:val="00EF6ABD"/>
    <w:rsid w:val="00EF6C3F"/>
    <w:rsid w:val="00EF6ED4"/>
    <w:rsid w:val="00EF6EF5"/>
    <w:rsid w:val="00EF6F6C"/>
    <w:rsid w:val="00EF6F9D"/>
    <w:rsid w:val="00EF7079"/>
    <w:rsid w:val="00EF71EE"/>
    <w:rsid w:val="00EF7372"/>
    <w:rsid w:val="00EF743C"/>
    <w:rsid w:val="00EF7676"/>
    <w:rsid w:val="00EF784F"/>
    <w:rsid w:val="00EF7878"/>
    <w:rsid w:val="00EF7895"/>
    <w:rsid w:val="00EF7AB3"/>
    <w:rsid w:val="00EF7D85"/>
    <w:rsid w:val="00EF7D8E"/>
    <w:rsid w:val="00EF7E47"/>
    <w:rsid w:val="00EF7F14"/>
    <w:rsid w:val="00EF7F47"/>
    <w:rsid w:val="00F0006A"/>
    <w:rsid w:val="00F000F0"/>
    <w:rsid w:val="00F00180"/>
    <w:rsid w:val="00F004AB"/>
    <w:rsid w:val="00F00530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28B"/>
    <w:rsid w:val="00F032DF"/>
    <w:rsid w:val="00F03345"/>
    <w:rsid w:val="00F03528"/>
    <w:rsid w:val="00F03665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B38"/>
    <w:rsid w:val="00F04BE5"/>
    <w:rsid w:val="00F04C76"/>
    <w:rsid w:val="00F04C91"/>
    <w:rsid w:val="00F04D2B"/>
    <w:rsid w:val="00F04D51"/>
    <w:rsid w:val="00F04DBD"/>
    <w:rsid w:val="00F051E3"/>
    <w:rsid w:val="00F058F4"/>
    <w:rsid w:val="00F05929"/>
    <w:rsid w:val="00F05A78"/>
    <w:rsid w:val="00F05B7B"/>
    <w:rsid w:val="00F05EED"/>
    <w:rsid w:val="00F05F00"/>
    <w:rsid w:val="00F05F91"/>
    <w:rsid w:val="00F066E1"/>
    <w:rsid w:val="00F0671C"/>
    <w:rsid w:val="00F06A7B"/>
    <w:rsid w:val="00F06B34"/>
    <w:rsid w:val="00F06BFE"/>
    <w:rsid w:val="00F06F02"/>
    <w:rsid w:val="00F07373"/>
    <w:rsid w:val="00F07449"/>
    <w:rsid w:val="00F074AA"/>
    <w:rsid w:val="00F07768"/>
    <w:rsid w:val="00F07B4C"/>
    <w:rsid w:val="00F07BAF"/>
    <w:rsid w:val="00F07EB4"/>
    <w:rsid w:val="00F100D0"/>
    <w:rsid w:val="00F103B4"/>
    <w:rsid w:val="00F10437"/>
    <w:rsid w:val="00F10465"/>
    <w:rsid w:val="00F105A6"/>
    <w:rsid w:val="00F10646"/>
    <w:rsid w:val="00F10864"/>
    <w:rsid w:val="00F109A0"/>
    <w:rsid w:val="00F10D79"/>
    <w:rsid w:val="00F10E64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57E"/>
    <w:rsid w:val="00F13610"/>
    <w:rsid w:val="00F13758"/>
    <w:rsid w:val="00F13762"/>
    <w:rsid w:val="00F1383C"/>
    <w:rsid w:val="00F1391E"/>
    <w:rsid w:val="00F13B45"/>
    <w:rsid w:val="00F13D69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7D1"/>
    <w:rsid w:val="00F149F2"/>
    <w:rsid w:val="00F14BAA"/>
    <w:rsid w:val="00F14DAE"/>
    <w:rsid w:val="00F14E9C"/>
    <w:rsid w:val="00F14FB4"/>
    <w:rsid w:val="00F15153"/>
    <w:rsid w:val="00F1519D"/>
    <w:rsid w:val="00F15289"/>
    <w:rsid w:val="00F15721"/>
    <w:rsid w:val="00F15A0D"/>
    <w:rsid w:val="00F15B03"/>
    <w:rsid w:val="00F15B6D"/>
    <w:rsid w:val="00F15C67"/>
    <w:rsid w:val="00F16126"/>
    <w:rsid w:val="00F163CD"/>
    <w:rsid w:val="00F1644D"/>
    <w:rsid w:val="00F164FB"/>
    <w:rsid w:val="00F165FF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6D"/>
    <w:rsid w:val="00F1724D"/>
    <w:rsid w:val="00F172D3"/>
    <w:rsid w:val="00F17568"/>
    <w:rsid w:val="00F17634"/>
    <w:rsid w:val="00F17638"/>
    <w:rsid w:val="00F179F2"/>
    <w:rsid w:val="00F17A8F"/>
    <w:rsid w:val="00F17C28"/>
    <w:rsid w:val="00F17D0B"/>
    <w:rsid w:val="00F17D56"/>
    <w:rsid w:val="00F17DA2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BF5"/>
    <w:rsid w:val="00F20DD6"/>
    <w:rsid w:val="00F20F5B"/>
    <w:rsid w:val="00F20FA0"/>
    <w:rsid w:val="00F21048"/>
    <w:rsid w:val="00F210AB"/>
    <w:rsid w:val="00F210D9"/>
    <w:rsid w:val="00F210E7"/>
    <w:rsid w:val="00F212A3"/>
    <w:rsid w:val="00F2148C"/>
    <w:rsid w:val="00F2157F"/>
    <w:rsid w:val="00F21758"/>
    <w:rsid w:val="00F21857"/>
    <w:rsid w:val="00F2185E"/>
    <w:rsid w:val="00F218EF"/>
    <w:rsid w:val="00F2194B"/>
    <w:rsid w:val="00F21C1F"/>
    <w:rsid w:val="00F21D66"/>
    <w:rsid w:val="00F21F56"/>
    <w:rsid w:val="00F21F61"/>
    <w:rsid w:val="00F2216E"/>
    <w:rsid w:val="00F2217D"/>
    <w:rsid w:val="00F2223F"/>
    <w:rsid w:val="00F22287"/>
    <w:rsid w:val="00F2228C"/>
    <w:rsid w:val="00F22427"/>
    <w:rsid w:val="00F22444"/>
    <w:rsid w:val="00F2247D"/>
    <w:rsid w:val="00F226BF"/>
    <w:rsid w:val="00F22988"/>
    <w:rsid w:val="00F22A97"/>
    <w:rsid w:val="00F22AC0"/>
    <w:rsid w:val="00F22C96"/>
    <w:rsid w:val="00F22E46"/>
    <w:rsid w:val="00F22FC1"/>
    <w:rsid w:val="00F2332D"/>
    <w:rsid w:val="00F23399"/>
    <w:rsid w:val="00F2357F"/>
    <w:rsid w:val="00F23720"/>
    <w:rsid w:val="00F23843"/>
    <w:rsid w:val="00F23AA8"/>
    <w:rsid w:val="00F23BD0"/>
    <w:rsid w:val="00F23D4A"/>
    <w:rsid w:val="00F23D7A"/>
    <w:rsid w:val="00F23FCA"/>
    <w:rsid w:val="00F240FB"/>
    <w:rsid w:val="00F24162"/>
    <w:rsid w:val="00F24323"/>
    <w:rsid w:val="00F24479"/>
    <w:rsid w:val="00F24521"/>
    <w:rsid w:val="00F2456B"/>
    <w:rsid w:val="00F24729"/>
    <w:rsid w:val="00F2475C"/>
    <w:rsid w:val="00F24A57"/>
    <w:rsid w:val="00F24B1E"/>
    <w:rsid w:val="00F24D96"/>
    <w:rsid w:val="00F24F4D"/>
    <w:rsid w:val="00F24F8F"/>
    <w:rsid w:val="00F24FA0"/>
    <w:rsid w:val="00F25131"/>
    <w:rsid w:val="00F25157"/>
    <w:rsid w:val="00F253B2"/>
    <w:rsid w:val="00F2546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7000"/>
    <w:rsid w:val="00F274E7"/>
    <w:rsid w:val="00F27581"/>
    <w:rsid w:val="00F275E3"/>
    <w:rsid w:val="00F277A6"/>
    <w:rsid w:val="00F2795A"/>
    <w:rsid w:val="00F279A8"/>
    <w:rsid w:val="00F27A10"/>
    <w:rsid w:val="00F27B6C"/>
    <w:rsid w:val="00F27D61"/>
    <w:rsid w:val="00F27E0C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0D44"/>
    <w:rsid w:val="00F310B6"/>
    <w:rsid w:val="00F31306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C3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16E"/>
    <w:rsid w:val="00F332B6"/>
    <w:rsid w:val="00F3333E"/>
    <w:rsid w:val="00F3383E"/>
    <w:rsid w:val="00F33AAD"/>
    <w:rsid w:val="00F33D85"/>
    <w:rsid w:val="00F33E73"/>
    <w:rsid w:val="00F34192"/>
    <w:rsid w:val="00F34286"/>
    <w:rsid w:val="00F342E5"/>
    <w:rsid w:val="00F34375"/>
    <w:rsid w:val="00F34548"/>
    <w:rsid w:val="00F346BC"/>
    <w:rsid w:val="00F34860"/>
    <w:rsid w:val="00F34D00"/>
    <w:rsid w:val="00F34D67"/>
    <w:rsid w:val="00F34DA3"/>
    <w:rsid w:val="00F34ED7"/>
    <w:rsid w:val="00F34F27"/>
    <w:rsid w:val="00F3521B"/>
    <w:rsid w:val="00F35561"/>
    <w:rsid w:val="00F35865"/>
    <w:rsid w:val="00F35961"/>
    <w:rsid w:val="00F35A2A"/>
    <w:rsid w:val="00F35B68"/>
    <w:rsid w:val="00F35E9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41A"/>
    <w:rsid w:val="00F40826"/>
    <w:rsid w:val="00F4086C"/>
    <w:rsid w:val="00F40F6B"/>
    <w:rsid w:val="00F41064"/>
    <w:rsid w:val="00F410E1"/>
    <w:rsid w:val="00F41126"/>
    <w:rsid w:val="00F4112D"/>
    <w:rsid w:val="00F412BC"/>
    <w:rsid w:val="00F414E7"/>
    <w:rsid w:val="00F41AC8"/>
    <w:rsid w:val="00F41AD0"/>
    <w:rsid w:val="00F41C6C"/>
    <w:rsid w:val="00F41C77"/>
    <w:rsid w:val="00F41CC2"/>
    <w:rsid w:val="00F41D1F"/>
    <w:rsid w:val="00F41DBA"/>
    <w:rsid w:val="00F420FF"/>
    <w:rsid w:val="00F422D4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E0"/>
    <w:rsid w:val="00F432A9"/>
    <w:rsid w:val="00F435BC"/>
    <w:rsid w:val="00F43752"/>
    <w:rsid w:val="00F4375E"/>
    <w:rsid w:val="00F43E76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D5A"/>
    <w:rsid w:val="00F44F0C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5D"/>
    <w:rsid w:val="00F46694"/>
    <w:rsid w:val="00F467AC"/>
    <w:rsid w:val="00F467B0"/>
    <w:rsid w:val="00F4683A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671"/>
    <w:rsid w:val="00F5075F"/>
    <w:rsid w:val="00F50849"/>
    <w:rsid w:val="00F50878"/>
    <w:rsid w:val="00F50C9A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FA"/>
    <w:rsid w:val="00F51AAC"/>
    <w:rsid w:val="00F51AAE"/>
    <w:rsid w:val="00F51C31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785"/>
    <w:rsid w:val="00F547FC"/>
    <w:rsid w:val="00F5482B"/>
    <w:rsid w:val="00F548C8"/>
    <w:rsid w:val="00F54B39"/>
    <w:rsid w:val="00F54BDF"/>
    <w:rsid w:val="00F54EB6"/>
    <w:rsid w:val="00F54F24"/>
    <w:rsid w:val="00F54FEC"/>
    <w:rsid w:val="00F55025"/>
    <w:rsid w:val="00F553D1"/>
    <w:rsid w:val="00F558E3"/>
    <w:rsid w:val="00F55AC5"/>
    <w:rsid w:val="00F55B5A"/>
    <w:rsid w:val="00F55C02"/>
    <w:rsid w:val="00F55C9D"/>
    <w:rsid w:val="00F560EE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71"/>
    <w:rsid w:val="00F57413"/>
    <w:rsid w:val="00F5765A"/>
    <w:rsid w:val="00F57750"/>
    <w:rsid w:val="00F577EE"/>
    <w:rsid w:val="00F57974"/>
    <w:rsid w:val="00F57977"/>
    <w:rsid w:val="00F57A15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504"/>
    <w:rsid w:val="00F625EF"/>
    <w:rsid w:val="00F6261C"/>
    <w:rsid w:val="00F6261F"/>
    <w:rsid w:val="00F6276C"/>
    <w:rsid w:val="00F62862"/>
    <w:rsid w:val="00F62934"/>
    <w:rsid w:val="00F62BCA"/>
    <w:rsid w:val="00F62F06"/>
    <w:rsid w:val="00F62F65"/>
    <w:rsid w:val="00F62FEF"/>
    <w:rsid w:val="00F63005"/>
    <w:rsid w:val="00F6310E"/>
    <w:rsid w:val="00F63289"/>
    <w:rsid w:val="00F63528"/>
    <w:rsid w:val="00F63987"/>
    <w:rsid w:val="00F639FA"/>
    <w:rsid w:val="00F63A49"/>
    <w:rsid w:val="00F63CD2"/>
    <w:rsid w:val="00F63F57"/>
    <w:rsid w:val="00F63F71"/>
    <w:rsid w:val="00F64094"/>
    <w:rsid w:val="00F6433C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C3D"/>
    <w:rsid w:val="00F64EE2"/>
    <w:rsid w:val="00F64F2B"/>
    <w:rsid w:val="00F654A1"/>
    <w:rsid w:val="00F655F7"/>
    <w:rsid w:val="00F65961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6C2"/>
    <w:rsid w:val="00F66709"/>
    <w:rsid w:val="00F669E3"/>
    <w:rsid w:val="00F669FF"/>
    <w:rsid w:val="00F66AF7"/>
    <w:rsid w:val="00F66B91"/>
    <w:rsid w:val="00F66C92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E4B"/>
    <w:rsid w:val="00F67EFD"/>
    <w:rsid w:val="00F70472"/>
    <w:rsid w:val="00F705B6"/>
    <w:rsid w:val="00F7082C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895"/>
    <w:rsid w:val="00F71916"/>
    <w:rsid w:val="00F71976"/>
    <w:rsid w:val="00F719BF"/>
    <w:rsid w:val="00F71C4D"/>
    <w:rsid w:val="00F71E13"/>
    <w:rsid w:val="00F71F79"/>
    <w:rsid w:val="00F72122"/>
    <w:rsid w:val="00F721A1"/>
    <w:rsid w:val="00F724E3"/>
    <w:rsid w:val="00F724F1"/>
    <w:rsid w:val="00F72521"/>
    <w:rsid w:val="00F725DF"/>
    <w:rsid w:val="00F725E8"/>
    <w:rsid w:val="00F726B9"/>
    <w:rsid w:val="00F727AA"/>
    <w:rsid w:val="00F72824"/>
    <w:rsid w:val="00F729F2"/>
    <w:rsid w:val="00F72C94"/>
    <w:rsid w:val="00F72D05"/>
    <w:rsid w:val="00F72D14"/>
    <w:rsid w:val="00F72E01"/>
    <w:rsid w:val="00F72E4B"/>
    <w:rsid w:val="00F731D3"/>
    <w:rsid w:val="00F73611"/>
    <w:rsid w:val="00F73AA5"/>
    <w:rsid w:val="00F73DCF"/>
    <w:rsid w:val="00F73E3B"/>
    <w:rsid w:val="00F73F43"/>
    <w:rsid w:val="00F74276"/>
    <w:rsid w:val="00F74513"/>
    <w:rsid w:val="00F74664"/>
    <w:rsid w:val="00F7467E"/>
    <w:rsid w:val="00F74791"/>
    <w:rsid w:val="00F747FD"/>
    <w:rsid w:val="00F74A7A"/>
    <w:rsid w:val="00F74C98"/>
    <w:rsid w:val="00F74E83"/>
    <w:rsid w:val="00F74ED3"/>
    <w:rsid w:val="00F74F1E"/>
    <w:rsid w:val="00F750B6"/>
    <w:rsid w:val="00F75284"/>
    <w:rsid w:val="00F752EB"/>
    <w:rsid w:val="00F75318"/>
    <w:rsid w:val="00F753C3"/>
    <w:rsid w:val="00F7598A"/>
    <w:rsid w:val="00F75C0B"/>
    <w:rsid w:val="00F75C36"/>
    <w:rsid w:val="00F75C7C"/>
    <w:rsid w:val="00F75D01"/>
    <w:rsid w:val="00F75D4F"/>
    <w:rsid w:val="00F75DE9"/>
    <w:rsid w:val="00F75EF6"/>
    <w:rsid w:val="00F763A2"/>
    <w:rsid w:val="00F763DF"/>
    <w:rsid w:val="00F76460"/>
    <w:rsid w:val="00F764CD"/>
    <w:rsid w:val="00F764F1"/>
    <w:rsid w:val="00F7663A"/>
    <w:rsid w:val="00F76897"/>
    <w:rsid w:val="00F769A8"/>
    <w:rsid w:val="00F76A72"/>
    <w:rsid w:val="00F76C0B"/>
    <w:rsid w:val="00F76CDC"/>
    <w:rsid w:val="00F76D46"/>
    <w:rsid w:val="00F76DE8"/>
    <w:rsid w:val="00F76E25"/>
    <w:rsid w:val="00F77028"/>
    <w:rsid w:val="00F775D3"/>
    <w:rsid w:val="00F7765D"/>
    <w:rsid w:val="00F777DB"/>
    <w:rsid w:val="00F7784B"/>
    <w:rsid w:val="00F7792A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AF8"/>
    <w:rsid w:val="00F81B6A"/>
    <w:rsid w:val="00F81CA0"/>
    <w:rsid w:val="00F81E0E"/>
    <w:rsid w:val="00F81F25"/>
    <w:rsid w:val="00F8201F"/>
    <w:rsid w:val="00F82042"/>
    <w:rsid w:val="00F82272"/>
    <w:rsid w:val="00F825FF"/>
    <w:rsid w:val="00F82650"/>
    <w:rsid w:val="00F82760"/>
    <w:rsid w:val="00F82774"/>
    <w:rsid w:val="00F82866"/>
    <w:rsid w:val="00F82A35"/>
    <w:rsid w:val="00F82A75"/>
    <w:rsid w:val="00F82A7D"/>
    <w:rsid w:val="00F82D8E"/>
    <w:rsid w:val="00F83136"/>
    <w:rsid w:val="00F831D8"/>
    <w:rsid w:val="00F83301"/>
    <w:rsid w:val="00F837DD"/>
    <w:rsid w:val="00F838C6"/>
    <w:rsid w:val="00F83B85"/>
    <w:rsid w:val="00F83D8E"/>
    <w:rsid w:val="00F83E1A"/>
    <w:rsid w:val="00F840CB"/>
    <w:rsid w:val="00F84299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B4"/>
    <w:rsid w:val="00F851CF"/>
    <w:rsid w:val="00F85325"/>
    <w:rsid w:val="00F85390"/>
    <w:rsid w:val="00F85484"/>
    <w:rsid w:val="00F854C1"/>
    <w:rsid w:val="00F855A2"/>
    <w:rsid w:val="00F855CB"/>
    <w:rsid w:val="00F85744"/>
    <w:rsid w:val="00F8589D"/>
    <w:rsid w:val="00F85A93"/>
    <w:rsid w:val="00F85CCF"/>
    <w:rsid w:val="00F85F4C"/>
    <w:rsid w:val="00F86165"/>
    <w:rsid w:val="00F86188"/>
    <w:rsid w:val="00F862CA"/>
    <w:rsid w:val="00F863EB"/>
    <w:rsid w:val="00F8653B"/>
    <w:rsid w:val="00F86B20"/>
    <w:rsid w:val="00F86B77"/>
    <w:rsid w:val="00F86B7D"/>
    <w:rsid w:val="00F86C43"/>
    <w:rsid w:val="00F87111"/>
    <w:rsid w:val="00F8718E"/>
    <w:rsid w:val="00F87201"/>
    <w:rsid w:val="00F87317"/>
    <w:rsid w:val="00F873CA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7A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25"/>
    <w:rsid w:val="00F9277E"/>
    <w:rsid w:val="00F92827"/>
    <w:rsid w:val="00F92A1A"/>
    <w:rsid w:val="00F92B09"/>
    <w:rsid w:val="00F92D09"/>
    <w:rsid w:val="00F930EB"/>
    <w:rsid w:val="00F93394"/>
    <w:rsid w:val="00F934C8"/>
    <w:rsid w:val="00F93586"/>
    <w:rsid w:val="00F9362B"/>
    <w:rsid w:val="00F93656"/>
    <w:rsid w:val="00F936C7"/>
    <w:rsid w:val="00F93818"/>
    <w:rsid w:val="00F939E7"/>
    <w:rsid w:val="00F93A3D"/>
    <w:rsid w:val="00F93A5F"/>
    <w:rsid w:val="00F94003"/>
    <w:rsid w:val="00F940DE"/>
    <w:rsid w:val="00F94192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C2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E70"/>
    <w:rsid w:val="00F95FA4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7C"/>
    <w:rsid w:val="00F96F03"/>
    <w:rsid w:val="00F96F36"/>
    <w:rsid w:val="00F96FA1"/>
    <w:rsid w:val="00F96FFF"/>
    <w:rsid w:val="00F971E7"/>
    <w:rsid w:val="00F97474"/>
    <w:rsid w:val="00F974B9"/>
    <w:rsid w:val="00F975B5"/>
    <w:rsid w:val="00F975B6"/>
    <w:rsid w:val="00F97666"/>
    <w:rsid w:val="00F9784A"/>
    <w:rsid w:val="00F97880"/>
    <w:rsid w:val="00F97A39"/>
    <w:rsid w:val="00F97B6B"/>
    <w:rsid w:val="00F97CBE"/>
    <w:rsid w:val="00F97D51"/>
    <w:rsid w:val="00F97F06"/>
    <w:rsid w:val="00FA006D"/>
    <w:rsid w:val="00FA01DE"/>
    <w:rsid w:val="00FA0451"/>
    <w:rsid w:val="00FA04C5"/>
    <w:rsid w:val="00FA0509"/>
    <w:rsid w:val="00FA061E"/>
    <w:rsid w:val="00FA061F"/>
    <w:rsid w:val="00FA06FC"/>
    <w:rsid w:val="00FA07D0"/>
    <w:rsid w:val="00FA07D2"/>
    <w:rsid w:val="00FA0891"/>
    <w:rsid w:val="00FA09B5"/>
    <w:rsid w:val="00FA0ACA"/>
    <w:rsid w:val="00FA0E7C"/>
    <w:rsid w:val="00FA0F55"/>
    <w:rsid w:val="00FA101B"/>
    <w:rsid w:val="00FA1062"/>
    <w:rsid w:val="00FA107E"/>
    <w:rsid w:val="00FA132E"/>
    <w:rsid w:val="00FA1681"/>
    <w:rsid w:val="00FA17AE"/>
    <w:rsid w:val="00FA17D6"/>
    <w:rsid w:val="00FA1A52"/>
    <w:rsid w:val="00FA1B1E"/>
    <w:rsid w:val="00FA1CBF"/>
    <w:rsid w:val="00FA1CF4"/>
    <w:rsid w:val="00FA1D8F"/>
    <w:rsid w:val="00FA1E0F"/>
    <w:rsid w:val="00FA1EB0"/>
    <w:rsid w:val="00FA2002"/>
    <w:rsid w:val="00FA21FF"/>
    <w:rsid w:val="00FA224F"/>
    <w:rsid w:val="00FA2526"/>
    <w:rsid w:val="00FA26D2"/>
    <w:rsid w:val="00FA27DB"/>
    <w:rsid w:val="00FA284B"/>
    <w:rsid w:val="00FA2979"/>
    <w:rsid w:val="00FA2A1D"/>
    <w:rsid w:val="00FA2AB0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C45"/>
    <w:rsid w:val="00FA4CCB"/>
    <w:rsid w:val="00FA4D45"/>
    <w:rsid w:val="00FA4EDE"/>
    <w:rsid w:val="00FA4FF7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48"/>
    <w:rsid w:val="00FA5871"/>
    <w:rsid w:val="00FA589E"/>
    <w:rsid w:val="00FA5909"/>
    <w:rsid w:val="00FA5A96"/>
    <w:rsid w:val="00FA5BC0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A6"/>
    <w:rsid w:val="00FA68C0"/>
    <w:rsid w:val="00FA6A8C"/>
    <w:rsid w:val="00FA6BBC"/>
    <w:rsid w:val="00FA6E3E"/>
    <w:rsid w:val="00FA6E63"/>
    <w:rsid w:val="00FA708F"/>
    <w:rsid w:val="00FA70A5"/>
    <w:rsid w:val="00FA7203"/>
    <w:rsid w:val="00FA761E"/>
    <w:rsid w:val="00FA7797"/>
    <w:rsid w:val="00FA7849"/>
    <w:rsid w:val="00FA7934"/>
    <w:rsid w:val="00FA79A6"/>
    <w:rsid w:val="00FA7A20"/>
    <w:rsid w:val="00FA7AA6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4EA"/>
    <w:rsid w:val="00FB15D5"/>
    <w:rsid w:val="00FB18E8"/>
    <w:rsid w:val="00FB1969"/>
    <w:rsid w:val="00FB1973"/>
    <w:rsid w:val="00FB19D8"/>
    <w:rsid w:val="00FB1CA3"/>
    <w:rsid w:val="00FB1E75"/>
    <w:rsid w:val="00FB1F1D"/>
    <w:rsid w:val="00FB1F3C"/>
    <w:rsid w:val="00FB1F7F"/>
    <w:rsid w:val="00FB22E5"/>
    <w:rsid w:val="00FB2445"/>
    <w:rsid w:val="00FB257C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B5"/>
    <w:rsid w:val="00FB4818"/>
    <w:rsid w:val="00FB4DA7"/>
    <w:rsid w:val="00FB4DE7"/>
    <w:rsid w:val="00FB4F79"/>
    <w:rsid w:val="00FB5039"/>
    <w:rsid w:val="00FB5201"/>
    <w:rsid w:val="00FB52D0"/>
    <w:rsid w:val="00FB52FD"/>
    <w:rsid w:val="00FB5677"/>
    <w:rsid w:val="00FB56B1"/>
    <w:rsid w:val="00FB57A7"/>
    <w:rsid w:val="00FB5A6F"/>
    <w:rsid w:val="00FB5BA2"/>
    <w:rsid w:val="00FB5BED"/>
    <w:rsid w:val="00FB5E40"/>
    <w:rsid w:val="00FB61A0"/>
    <w:rsid w:val="00FB63FB"/>
    <w:rsid w:val="00FB654B"/>
    <w:rsid w:val="00FB65B3"/>
    <w:rsid w:val="00FB67CA"/>
    <w:rsid w:val="00FB6C7E"/>
    <w:rsid w:val="00FB7284"/>
    <w:rsid w:val="00FB72CB"/>
    <w:rsid w:val="00FB7425"/>
    <w:rsid w:val="00FB74DA"/>
    <w:rsid w:val="00FB7587"/>
    <w:rsid w:val="00FB7601"/>
    <w:rsid w:val="00FB77BB"/>
    <w:rsid w:val="00FB7955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859"/>
    <w:rsid w:val="00FC189A"/>
    <w:rsid w:val="00FC192B"/>
    <w:rsid w:val="00FC193A"/>
    <w:rsid w:val="00FC1A27"/>
    <w:rsid w:val="00FC1AB5"/>
    <w:rsid w:val="00FC1BEE"/>
    <w:rsid w:val="00FC1D5D"/>
    <w:rsid w:val="00FC1F53"/>
    <w:rsid w:val="00FC1FEC"/>
    <w:rsid w:val="00FC2196"/>
    <w:rsid w:val="00FC22FE"/>
    <w:rsid w:val="00FC23FA"/>
    <w:rsid w:val="00FC25B5"/>
    <w:rsid w:val="00FC2742"/>
    <w:rsid w:val="00FC2965"/>
    <w:rsid w:val="00FC2F40"/>
    <w:rsid w:val="00FC3089"/>
    <w:rsid w:val="00FC31DD"/>
    <w:rsid w:val="00FC3365"/>
    <w:rsid w:val="00FC343E"/>
    <w:rsid w:val="00FC3445"/>
    <w:rsid w:val="00FC35AC"/>
    <w:rsid w:val="00FC37F0"/>
    <w:rsid w:val="00FC39CE"/>
    <w:rsid w:val="00FC3AA3"/>
    <w:rsid w:val="00FC3BBC"/>
    <w:rsid w:val="00FC3EEB"/>
    <w:rsid w:val="00FC4247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43A"/>
    <w:rsid w:val="00FC65A0"/>
    <w:rsid w:val="00FC671E"/>
    <w:rsid w:val="00FC67BD"/>
    <w:rsid w:val="00FC680E"/>
    <w:rsid w:val="00FC693E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AB"/>
    <w:rsid w:val="00FC7F8B"/>
    <w:rsid w:val="00FC7F93"/>
    <w:rsid w:val="00FD02F0"/>
    <w:rsid w:val="00FD060C"/>
    <w:rsid w:val="00FD066E"/>
    <w:rsid w:val="00FD0DF2"/>
    <w:rsid w:val="00FD0EA7"/>
    <w:rsid w:val="00FD10D2"/>
    <w:rsid w:val="00FD1361"/>
    <w:rsid w:val="00FD1418"/>
    <w:rsid w:val="00FD15E3"/>
    <w:rsid w:val="00FD16E1"/>
    <w:rsid w:val="00FD19F1"/>
    <w:rsid w:val="00FD1A73"/>
    <w:rsid w:val="00FD1C1B"/>
    <w:rsid w:val="00FD1C7F"/>
    <w:rsid w:val="00FD1D15"/>
    <w:rsid w:val="00FD1D82"/>
    <w:rsid w:val="00FD1DA2"/>
    <w:rsid w:val="00FD2091"/>
    <w:rsid w:val="00FD2243"/>
    <w:rsid w:val="00FD235B"/>
    <w:rsid w:val="00FD2384"/>
    <w:rsid w:val="00FD24C1"/>
    <w:rsid w:val="00FD24F6"/>
    <w:rsid w:val="00FD272E"/>
    <w:rsid w:val="00FD27A0"/>
    <w:rsid w:val="00FD2804"/>
    <w:rsid w:val="00FD282A"/>
    <w:rsid w:val="00FD2831"/>
    <w:rsid w:val="00FD2A71"/>
    <w:rsid w:val="00FD2B09"/>
    <w:rsid w:val="00FD2BDC"/>
    <w:rsid w:val="00FD2E9E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93A"/>
    <w:rsid w:val="00FD4C63"/>
    <w:rsid w:val="00FD4CC0"/>
    <w:rsid w:val="00FD50A9"/>
    <w:rsid w:val="00FD5134"/>
    <w:rsid w:val="00FD513D"/>
    <w:rsid w:val="00FD53B9"/>
    <w:rsid w:val="00FD55FA"/>
    <w:rsid w:val="00FD5999"/>
    <w:rsid w:val="00FD5ACD"/>
    <w:rsid w:val="00FD61E8"/>
    <w:rsid w:val="00FD621C"/>
    <w:rsid w:val="00FD6220"/>
    <w:rsid w:val="00FD6318"/>
    <w:rsid w:val="00FD6A15"/>
    <w:rsid w:val="00FD6A3D"/>
    <w:rsid w:val="00FD6F9D"/>
    <w:rsid w:val="00FD6FDC"/>
    <w:rsid w:val="00FD72D9"/>
    <w:rsid w:val="00FD72EC"/>
    <w:rsid w:val="00FD73AE"/>
    <w:rsid w:val="00FD7B73"/>
    <w:rsid w:val="00FD7C08"/>
    <w:rsid w:val="00FD7D46"/>
    <w:rsid w:val="00FD7D6B"/>
    <w:rsid w:val="00FD7E10"/>
    <w:rsid w:val="00FD7EA5"/>
    <w:rsid w:val="00FE0001"/>
    <w:rsid w:val="00FE0075"/>
    <w:rsid w:val="00FE00DC"/>
    <w:rsid w:val="00FE0382"/>
    <w:rsid w:val="00FE0446"/>
    <w:rsid w:val="00FE0477"/>
    <w:rsid w:val="00FE0657"/>
    <w:rsid w:val="00FE06CC"/>
    <w:rsid w:val="00FE076A"/>
    <w:rsid w:val="00FE08F5"/>
    <w:rsid w:val="00FE0901"/>
    <w:rsid w:val="00FE0DBA"/>
    <w:rsid w:val="00FE15F5"/>
    <w:rsid w:val="00FE1728"/>
    <w:rsid w:val="00FE1963"/>
    <w:rsid w:val="00FE1984"/>
    <w:rsid w:val="00FE19F4"/>
    <w:rsid w:val="00FE1BA2"/>
    <w:rsid w:val="00FE1CD7"/>
    <w:rsid w:val="00FE1D1E"/>
    <w:rsid w:val="00FE1DC2"/>
    <w:rsid w:val="00FE1E03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0"/>
    <w:rsid w:val="00FE3768"/>
    <w:rsid w:val="00FE3771"/>
    <w:rsid w:val="00FE37C4"/>
    <w:rsid w:val="00FE3B06"/>
    <w:rsid w:val="00FE3D47"/>
    <w:rsid w:val="00FE3F79"/>
    <w:rsid w:val="00FE3FC6"/>
    <w:rsid w:val="00FE42C4"/>
    <w:rsid w:val="00FE430A"/>
    <w:rsid w:val="00FE44A0"/>
    <w:rsid w:val="00FE47B0"/>
    <w:rsid w:val="00FE492C"/>
    <w:rsid w:val="00FE4947"/>
    <w:rsid w:val="00FE49FE"/>
    <w:rsid w:val="00FE4AE5"/>
    <w:rsid w:val="00FE5090"/>
    <w:rsid w:val="00FE5172"/>
    <w:rsid w:val="00FE5236"/>
    <w:rsid w:val="00FE52C5"/>
    <w:rsid w:val="00FE5319"/>
    <w:rsid w:val="00FE5325"/>
    <w:rsid w:val="00FE5861"/>
    <w:rsid w:val="00FE5977"/>
    <w:rsid w:val="00FE5CB2"/>
    <w:rsid w:val="00FE5D85"/>
    <w:rsid w:val="00FE5EB2"/>
    <w:rsid w:val="00FE62FC"/>
    <w:rsid w:val="00FE64D9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8EF"/>
    <w:rsid w:val="00FE7A08"/>
    <w:rsid w:val="00FE7A09"/>
    <w:rsid w:val="00FE7C5C"/>
    <w:rsid w:val="00FE7ED7"/>
    <w:rsid w:val="00FE7FE3"/>
    <w:rsid w:val="00FF0199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66"/>
    <w:rsid w:val="00FF0BBB"/>
    <w:rsid w:val="00FF0E49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1C4A"/>
    <w:rsid w:val="00FF2062"/>
    <w:rsid w:val="00FF2124"/>
    <w:rsid w:val="00FF259C"/>
    <w:rsid w:val="00FF25A4"/>
    <w:rsid w:val="00FF261A"/>
    <w:rsid w:val="00FF2996"/>
    <w:rsid w:val="00FF2A26"/>
    <w:rsid w:val="00FF2A88"/>
    <w:rsid w:val="00FF2B42"/>
    <w:rsid w:val="00FF2E99"/>
    <w:rsid w:val="00FF3190"/>
    <w:rsid w:val="00FF3570"/>
    <w:rsid w:val="00FF365A"/>
    <w:rsid w:val="00FF37C5"/>
    <w:rsid w:val="00FF3965"/>
    <w:rsid w:val="00FF3A12"/>
    <w:rsid w:val="00FF3BE1"/>
    <w:rsid w:val="00FF3C41"/>
    <w:rsid w:val="00FF3CFC"/>
    <w:rsid w:val="00FF3D3B"/>
    <w:rsid w:val="00FF4269"/>
    <w:rsid w:val="00FF42B5"/>
    <w:rsid w:val="00FF4348"/>
    <w:rsid w:val="00FF43AF"/>
    <w:rsid w:val="00FF45C6"/>
    <w:rsid w:val="00FF46F7"/>
    <w:rsid w:val="00FF47A7"/>
    <w:rsid w:val="00FF4849"/>
    <w:rsid w:val="00FF485A"/>
    <w:rsid w:val="00FF48E0"/>
    <w:rsid w:val="00FF4994"/>
    <w:rsid w:val="00FF4A75"/>
    <w:rsid w:val="00FF4A81"/>
    <w:rsid w:val="00FF5026"/>
    <w:rsid w:val="00FF5173"/>
    <w:rsid w:val="00FF5198"/>
    <w:rsid w:val="00FF51D0"/>
    <w:rsid w:val="00FF52CC"/>
    <w:rsid w:val="00FF52E3"/>
    <w:rsid w:val="00FF5C01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502"/>
    <w:rsid w:val="00FF6538"/>
    <w:rsid w:val="00FF661F"/>
    <w:rsid w:val="00FF6774"/>
    <w:rsid w:val="00FF6CF6"/>
    <w:rsid w:val="00FF6EEF"/>
    <w:rsid w:val="00FF70CF"/>
    <w:rsid w:val="00FF728C"/>
    <w:rsid w:val="00FF72A3"/>
    <w:rsid w:val="00FF7377"/>
    <w:rsid w:val="00FF74BE"/>
    <w:rsid w:val="00FF782E"/>
    <w:rsid w:val="00FF78DB"/>
    <w:rsid w:val="022CCB23"/>
    <w:rsid w:val="0387B7E3"/>
    <w:rsid w:val="03DF20D0"/>
    <w:rsid w:val="0600A318"/>
    <w:rsid w:val="0628448A"/>
    <w:rsid w:val="07D72559"/>
    <w:rsid w:val="07F3B577"/>
    <w:rsid w:val="09A88BD1"/>
    <w:rsid w:val="0ADAAA9D"/>
    <w:rsid w:val="0B5D89E8"/>
    <w:rsid w:val="0D6BAF4F"/>
    <w:rsid w:val="0DFB5C09"/>
    <w:rsid w:val="10510216"/>
    <w:rsid w:val="10BEE2F5"/>
    <w:rsid w:val="1158D379"/>
    <w:rsid w:val="11FE81DD"/>
    <w:rsid w:val="1205D558"/>
    <w:rsid w:val="12D1F6F2"/>
    <w:rsid w:val="1489DDBD"/>
    <w:rsid w:val="14F3FA6A"/>
    <w:rsid w:val="1694B4CE"/>
    <w:rsid w:val="177496C5"/>
    <w:rsid w:val="1A0F0329"/>
    <w:rsid w:val="1A128F5A"/>
    <w:rsid w:val="1AF069C0"/>
    <w:rsid w:val="1BF39AB4"/>
    <w:rsid w:val="1CC92974"/>
    <w:rsid w:val="1CFD3A59"/>
    <w:rsid w:val="1D25E680"/>
    <w:rsid w:val="1D87F13B"/>
    <w:rsid w:val="1E4DEF06"/>
    <w:rsid w:val="1F07757E"/>
    <w:rsid w:val="1F5F48CE"/>
    <w:rsid w:val="200E934E"/>
    <w:rsid w:val="229DE42C"/>
    <w:rsid w:val="24E2A775"/>
    <w:rsid w:val="25DA572D"/>
    <w:rsid w:val="2625E7B1"/>
    <w:rsid w:val="26B79C1C"/>
    <w:rsid w:val="27D4E54F"/>
    <w:rsid w:val="285CA666"/>
    <w:rsid w:val="286DA3B5"/>
    <w:rsid w:val="2A725541"/>
    <w:rsid w:val="2E0BC799"/>
    <w:rsid w:val="30245271"/>
    <w:rsid w:val="3096407C"/>
    <w:rsid w:val="3106E386"/>
    <w:rsid w:val="337E6C56"/>
    <w:rsid w:val="3534B296"/>
    <w:rsid w:val="364E326C"/>
    <w:rsid w:val="36EDB009"/>
    <w:rsid w:val="39607292"/>
    <w:rsid w:val="399B41DD"/>
    <w:rsid w:val="3A619299"/>
    <w:rsid w:val="3A761BE3"/>
    <w:rsid w:val="3AFCC9FF"/>
    <w:rsid w:val="3BFF069F"/>
    <w:rsid w:val="3C5722B0"/>
    <w:rsid w:val="3D073CCC"/>
    <w:rsid w:val="3D31FD7A"/>
    <w:rsid w:val="3E7A2C06"/>
    <w:rsid w:val="4098E09E"/>
    <w:rsid w:val="412DDE99"/>
    <w:rsid w:val="41D36437"/>
    <w:rsid w:val="42B67A50"/>
    <w:rsid w:val="42BCE7C7"/>
    <w:rsid w:val="43C50916"/>
    <w:rsid w:val="444369E7"/>
    <w:rsid w:val="4467C5D2"/>
    <w:rsid w:val="44A1B469"/>
    <w:rsid w:val="45D6AFE0"/>
    <w:rsid w:val="46E5F4AD"/>
    <w:rsid w:val="49B0B0DD"/>
    <w:rsid w:val="4C3B45E5"/>
    <w:rsid w:val="4C663096"/>
    <w:rsid w:val="4DA2318A"/>
    <w:rsid w:val="4EDE0332"/>
    <w:rsid w:val="4F4D34A2"/>
    <w:rsid w:val="4F937FCA"/>
    <w:rsid w:val="50630BA7"/>
    <w:rsid w:val="50E47744"/>
    <w:rsid w:val="51697FCF"/>
    <w:rsid w:val="51C8E2B0"/>
    <w:rsid w:val="5246B3F0"/>
    <w:rsid w:val="52813EA2"/>
    <w:rsid w:val="541C87BA"/>
    <w:rsid w:val="5447D6E6"/>
    <w:rsid w:val="54DAC887"/>
    <w:rsid w:val="55A58F88"/>
    <w:rsid w:val="56B4BD32"/>
    <w:rsid w:val="58EA7C7A"/>
    <w:rsid w:val="58ED4A2A"/>
    <w:rsid w:val="597E4D3A"/>
    <w:rsid w:val="5984F2B7"/>
    <w:rsid w:val="59D4B037"/>
    <w:rsid w:val="5AE8A692"/>
    <w:rsid w:val="5C229DBD"/>
    <w:rsid w:val="60432327"/>
    <w:rsid w:val="6276F8F0"/>
    <w:rsid w:val="633B7650"/>
    <w:rsid w:val="661B68E6"/>
    <w:rsid w:val="66977E5A"/>
    <w:rsid w:val="680E4809"/>
    <w:rsid w:val="6849BE94"/>
    <w:rsid w:val="68BA7E76"/>
    <w:rsid w:val="69D9EB94"/>
    <w:rsid w:val="6B1FD8BE"/>
    <w:rsid w:val="6B35652A"/>
    <w:rsid w:val="6C5E7440"/>
    <w:rsid w:val="6F741B1B"/>
    <w:rsid w:val="710C0DE6"/>
    <w:rsid w:val="7138BB70"/>
    <w:rsid w:val="7443D327"/>
    <w:rsid w:val="74F63BFB"/>
    <w:rsid w:val="76C7E4EA"/>
    <w:rsid w:val="76EC7C63"/>
    <w:rsid w:val="77A7C99F"/>
    <w:rsid w:val="78BA50EB"/>
    <w:rsid w:val="7AF4EA48"/>
    <w:rsid w:val="7DC33690"/>
    <w:rsid w:val="7F39E614"/>
    <w:rsid w:val="7F73C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B9853D07-7056-4CAD-BFA6-D4B69780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3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4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7B47AA"/>
    <w:rPr>
      <w:rFonts w:ascii="Segoe UI" w:hAnsi="Segoe UI" w:cs="Segoe UI" w:hint="default"/>
      <w:sz w:val="18"/>
      <w:szCs w:val="18"/>
      <w:shd w:val="clear" w:color="auto" w:fill="FFFFFF"/>
    </w:rPr>
  </w:style>
  <w:style w:type="character" w:styleId="UnresolvedMention">
    <w:name w:val="Unresolved Mention"/>
    <w:basedOn w:val="DefaultParagraphFont"/>
    <w:uiPriority w:val="99"/>
    <w:semiHidden/>
    <w:unhideWhenUsed/>
    <w:rsid w:val="00466C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10" ma:contentTypeDescription="Create a new document." ma:contentTypeScope="" ma:versionID="b0838149eb0b0d3861803495e6f7f464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52469e7f35ba5c9fab7260861114c9b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F60690-F458-4190-85FB-80946C0C6ADA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941e23cb-dad9-498e-b38f-7f09bac0cd70"/>
    <ds:schemaRef ds:uri="59341b7b-2ed7-44dc-8679-71dde30480b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96FB19D-EDAD-4A2A-9787-85DC21AE8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C28AD-958B-4E5A-8E7F-953B2504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802</Words>
  <Characters>4573</Characters>
  <Application>Microsoft Office Word</Application>
  <DocSecurity>0</DocSecurity>
  <Lines>38</Lines>
  <Paragraphs>10</Paragraphs>
  <ScaleCrop>false</ScaleCrop>
  <Company>Qualcomm Inc.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Alberto (QC)</cp:lastModifiedBy>
  <cp:revision>2</cp:revision>
  <cp:lastPrinted>2014-11-08T13:38:00Z</cp:lastPrinted>
  <dcterms:created xsi:type="dcterms:W3CDTF">2024-12-03T17:26:00Z</dcterms:created>
  <dcterms:modified xsi:type="dcterms:W3CDTF">2024-12-03T17:26:00Z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0x01010054FC21B95FDDC14EA5A0590F935619D0</vt:lpwstr>
  </property>
  <property fmtid="{D5CDD505-2E9C-101B-9397-08002B2CF9AE}" pid="4" name="_dlc_DocIdItemGuid">
    <vt:lpwstr>3c9036b3-4c6d-4a0f-af25-7e72bb985a78</vt:lpwstr>
  </property>
  <property fmtid="{D5CDD505-2E9C-101B-9397-08002B2CF9AE}" pid="5" name="MediaServiceImageTags">
    <vt:lpwstr/>
  </property>
</Properties>
</file>